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AAB24E"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1987464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2015A371"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5A114CB" w14:textId="77777777"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Bewerber/Bieter</w:t>
            </w:r>
          </w:p>
        </w:tc>
        <w:tc>
          <w:tcPr>
            <w:tcW w:w="4110" w:type="dxa"/>
            <w:tcBorders>
              <w:bottom w:val="single" w:sz="24" w:space="0" w:color="FFFFFF" w:themeColor="background1"/>
            </w:tcBorders>
            <w:shd w:val="clear" w:color="auto" w:fill="F2F2F2" w:themeFill="background1" w:themeFillShade="F2"/>
          </w:tcPr>
          <w:p w14:paraId="3FA7B69E"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1DD09901"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92BE9EF" w14:textId="77777777" w:rsidR="003340B5" w:rsidRPr="003340B5" w:rsidRDefault="003340B5" w:rsidP="003340B5">
            <w:pPr>
              <w:rPr>
                <w:rFonts w:ascii="Barlow SemiBold" w:hAnsi="Barlow SemiBold"/>
                <w:lang w:eastAsia="de-DE" w:bidi="de-DE"/>
              </w:rPr>
            </w:pPr>
            <w:r w:rsidRPr="003340B5">
              <w:rPr>
                <w:rFonts w:ascii="Barlow SemiBold" w:hAnsi="Barlow SemiBold"/>
              </w:rPr>
              <w:t>Name des zu verpflichtenden Unternehmens:</w:t>
            </w:r>
          </w:p>
        </w:tc>
        <w:tc>
          <w:tcPr>
            <w:tcW w:w="4110" w:type="dxa"/>
            <w:tcBorders>
              <w:bottom w:val="single" w:sz="24" w:space="0" w:color="FFFFFF" w:themeColor="background1"/>
            </w:tcBorders>
            <w:shd w:val="clear" w:color="auto" w:fill="F2F2F2" w:themeFill="background1" w:themeFillShade="F2"/>
          </w:tcPr>
          <w:p w14:paraId="24BA656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523D07B3"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68A6F83"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67E4DE9C"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6DA4D03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0A5D2FA1"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33F8DF8C"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66D44CA1"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00CBB600"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98CB27F"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25A8B590" w14:textId="6DFEB5EE" w:rsidR="00FA0AAC" w:rsidRPr="005A6DDC" w:rsidRDefault="00FD57DF" w:rsidP="00757394">
            <w:pPr>
              <w:jc w:val="both"/>
              <w:rPr>
                <w:lang w:eastAsia="de-DE" w:bidi="de-DE"/>
              </w:rPr>
            </w:pPr>
            <w:r>
              <w:rPr>
                <w:lang w:eastAsia="de-DE" w:bidi="de-DE"/>
              </w:rPr>
              <w:t>Der Bewerber/Bieter nimmt zum Nachweis se</w:t>
            </w:r>
            <w:r w:rsidR="006D09F0">
              <w:rPr>
                <w:lang w:eastAsia="de-DE" w:bidi="de-DE"/>
              </w:rPr>
              <w:t>i</w:t>
            </w:r>
            <w:r>
              <w:rPr>
                <w:lang w:eastAsia="de-DE" w:bidi="de-DE"/>
              </w:rPr>
              <w:t xml:space="preserve">ner Eignung gem. § </w:t>
            </w:r>
            <w:r w:rsidR="00BC0CB9">
              <w:rPr>
                <w:lang w:eastAsia="de-DE" w:bidi="de-DE"/>
              </w:rPr>
              <w:t>6d Abs. 2 EU VOB/A</w:t>
            </w:r>
            <w:r>
              <w:rPr>
                <w:lang w:eastAsia="de-DE" w:bidi="de-DE"/>
              </w:rPr>
              <w:t xml:space="preserve">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Bewerber/Bieter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544A1FDE" w14:textId="71B358AC" w:rsidR="003D74F1" w:rsidRDefault="00337459" w:rsidP="00CF3DB3">
            <w:sdt>
              <w:sdtPr>
                <w:rPr>
                  <w:sz w:val="19"/>
                </w:rPr>
                <w:id w:val="1698050147"/>
                <w14:checkbox>
                  <w14:checked w14:val="0"/>
                  <w14:checkedState w14:val="2612" w14:font="MS Gothic"/>
                  <w14:uncheckedState w14:val="2610" w14:font="MS Gothic"/>
                </w14:checkbox>
              </w:sdtPr>
              <w:sdtEndPr/>
              <w:sdtContent>
                <w:r w:rsidR="002514F1">
                  <w:rPr>
                    <w:rFonts w:ascii="MS Gothic" w:eastAsia="MS Gothic" w:hAnsi="MS Gothic" w:hint="eastAsia"/>
                    <w:sz w:val="19"/>
                  </w:rPr>
                  <w:t>☐</w:t>
                </w:r>
              </w:sdtContent>
            </w:sdt>
            <w:r w:rsidR="00FA0AAC" w:rsidRPr="00FD4C89">
              <w:t xml:space="preserve"> ja</w:t>
            </w:r>
          </w:p>
          <w:p w14:paraId="3AB55739" w14:textId="77777777" w:rsidR="003D74F1" w:rsidRDefault="003D74F1" w:rsidP="00CF3DB3"/>
          <w:p w14:paraId="59DFFBCC" w14:textId="491CD4B7" w:rsidR="00FA0AAC" w:rsidRPr="00AE4A6D" w:rsidRDefault="00337459" w:rsidP="00CF3DB3">
            <w:sdt>
              <w:sdtPr>
                <w:rPr>
                  <w:sz w:val="19"/>
                </w:rPr>
                <w:id w:val="500862401"/>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604B20" w:rsidRPr="00FD4C89">
              <w:t xml:space="preserve"> </w:t>
            </w:r>
            <w:r w:rsidR="00FA0AAC" w:rsidRPr="00FD4C89">
              <w:t>nein</w:t>
            </w:r>
          </w:p>
        </w:tc>
      </w:tr>
    </w:tbl>
    <w:p w14:paraId="2211DF44"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22AEEF33"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18453C34" w14:textId="77777777" w:rsidTr="00F723C4">
        <w:trPr>
          <w:trHeight w:val="317"/>
        </w:trPr>
        <w:tc>
          <w:tcPr>
            <w:tcW w:w="9639" w:type="dxa"/>
            <w:tcBorders>
              <w:left w:val="nil"/>
            </w:tcBorders>
            <w:shd w:val="clear" w:color="auto" w:fill="C5F7FF" w:themeFill="accent1" w:themeFillTint="33"/>
          </w:tcPr>
          <w:p w14:paraId="2C1B3F0C"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C4E8471"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5B3BB36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1C5EA8DD"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7680DCA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89EFA78"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15FB9FCB"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712DEC2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09CAC52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42FB4429"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C72B98D"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33235289" w14:textId="77777777" w:rsidR="007975AE" w:rsidRDefault="007975AE">
      <w:pPr>
        <w:spacing w:line="300" w:lineRule="auto"/>
        <w:rPr>
          <w:sz w:val="10"/>
          <w:szCs w:val="10"/>
        </w:rPr>
      </w:pPr>
    </w:p>
    <w:p w14:paraId="6D221BB9"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2EF45B1" w14:textId="77777777" w:rsidTr="00F723C4">
        <w:trPr>
          <w:trHeight w:val="317"/>
        </w:trPr>
        <w:tc>
          <w:tcPr>
            <w:tcW w:w="9639" w:type="dxa"/>
            <w:gridSpan w:val="2"/>
            <w:tcBorders>
              <w:left w:val="nil"/>
            </w:tcBorders>
            <w:shd w:val="clear" w:color="auto" w:fill="D9D9D9" w:themeFill="background1" w:themeFillShade="D9"/>
          </w:tcPr>
          <w:p w14:paraId="508E6CC3"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4FF633AB"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30514A67"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9A0269D" w14:textId="1DBAC833" w:rsidR="00AA3202" w:rsidRPr="00AE4A6D" w:rsidRDefault="00337459" w:rsidP="00B5404C">
            <w:sdt>
              <w:sdtPr>
                <w:rPr>
                  <w:sz w:val="19"/>
                </w:rPr>
                <w:id w:val="-1699163149"/>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662036705"/>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nein</w:t>
            </w:r>
          </w:p>
        </w:tc>
      </w:tr>
      <w:tr w:rsidR="00AA3202" w:rsidRPr="00303B63" w14:paraId="4C01B6C9" w14:textId="77777777" w:rsidTr="00A41E84">
        <w:trPr>
          <w:trHeight w:val="317"/>
        </w:trPr>
        <w:tc>
          <w:tcPr>
            <w:tcW w:w="5529" w:type="dxa"/>
            <w:tcBorders>
              <w:left w:val="nil"/>
            </w:tcBorders>
            <w:shd w:val="clear" w:color="auto" w:fill="F2F2F2" w:themeFill="background1" w:themeFillShade="F2"/>
          </w:tcPr>
          <w:p w14:paraId="332910C5"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497533C0"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304F32F4"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69628B30"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0482946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2083A602"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758460DB"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7284B25C"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67BB568D" w14:textId="77777777" w:rsidR="00AA3202" w:rsidRDefault="00AA3202" w:rsidP="00F723C4"/>
          <w:p w14:paraId="18F4450E"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E09D7CA"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AA858F2"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7768F96D"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135CFAC" w14:textId="77777777" w:rsidR="00AA3202" w:rsidRDefault="00AA3202" w:rsidP="00FE6BC4">
            <w:pPr>
              <w:spacing w:before="40" w:after="40"/>
            </w:pPr>
          </w:p>
          <w:p w14:paraId="586CC3BD"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F9E03B9"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488DF0D1" w14:textId="77777777" w:rsidTr="00A41E84">
        <w:trPr>
          <w:trHeight w:val="317"/>
        </w:trPr>
        <w:tc>
          <w:tcPr>
            <w:tcW w:w="5529" w:type="dxa"/>
            <w:tcBorders>
              <w:left w:val="nil"/>
            </w:tcBorders>
            <w:shd w:val="clear" w:color="auto" w:fill="F2F2F2" w:themeFill="background1" w:themeFillShade="F2"/>
          </w:tcPr>
          <w:p w14:paraId="78CE0A0B"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13643DB6" w14:textId="77777777" w:rsidR="00AA3202" w:rsidRPr="00E25416" w:rsidRDefault="00AA3202" w:rsidP="00F723C4">
            <w:pPr>
              <w:rPr>
                <w:b/>
                <w:bCs/>
                <w:lang w:eastAsia="de-DE" w:bidi="de-DE"/>
              </w:rPr>
            </w:pPr>
          </w:p>
          <w:p w14:paraId="07A03062"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276CDB19" w14:textId="4EDF4EC0" w:rsidR="00AA3202" w:rsidRDefault="00337459" w:rsidP="00F723C4">
            <w:sdt>
              <w:sdtPr>
                <w:rPr>
                  <w:sz w:val="19"/>
                </w:rPr>
                <w:id w:val="-623543424"/>
                <w14:checkbox>
                  <w14:checked w14:val="0"/>
                  <w14:checkedState w14:val="2612" w14:font="MS Gothic"/>
                  <w14:uncheckedState w14:val="2610" w14:font="MS Gothic"/>
                </w14:checkbox>
              </w:sdtPr>
              <w:sdtEndPr/>
              <w:sdtContent>
                <w:r w:rsidR="002514F1">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968894777"/>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nein</w:t>
            </w:r>
          </w:p>
          <w:p w14:paraId="161E0A1A" w14:textId="77777777" w:rsidR="00AA3202" w:rsidRDefault="00AA3202" w:rsidP="00F723C4"/>
          <w:p w14:paraId="19764DE1" w14:textId="77777777" w:rsidR="00AA3202" w:rsidRDefault="00AA3202" w:rsidP="00F723C4"/>
          <w:p w14:paraId="6A9680AF" w14:textId="77777777" w:rsidR="00AA3202" w:rsidRDefault="00AA3202" w:rsidP="00F723C4"/>
          <w:p w14:paraId="2AD3B283" w14:textId="77777777" w:rsidR="00AA3202" w:rsidRDefault="00AA3202" w:rsidP="00F723C4"/>
          <w:p w14:paraId="16740583"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C0435B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085C7073"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453E7796" w14:textId="77777777" w:rsidTr="00F723C4">
        <w:trPr>
          <w:trHeight w:val="317"/>
        </w:trPr>
        <w:tc>
          <w:tcPr>
            <w:tcW w:w="9639" w:type="dxa"/>
            <w:gridSpan w:val="2"/>
            <w:tcBorders>
              <w:left w:val="nil"/>
            </w:tcBorders>
            <w:shd w:val="clear" w:color="auto" w:fill="D9D9D9" w:themeFill="background1" w:themeFillShade="D9"/>
          </w:tcPr>
          <w:p w14:paraId="5D529C2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1FB8FBA3"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87E9E65"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7C8F478E" w14:textId="2486BAF5" w:rsidR="00AA3202" w:rsidRPr="00AE4A6D" w:rsidRDefault="00337459" w:rsidP="000E574D">
            <w:sdt>
              <w:sdtPr>
                <w:rPr>
                  <w:sz w:val="19"/>
                </w:rPr>
                <w:id w:val="-1899734247"/>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23894325"/>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nein</w:t>
            </w:r>
          </w:p>
        </w:tc>
      </w:tr>
    </w:tbl>
    <w:bookmarkEnd w:id="7"/>
    <w:p w14:paraId="169A692B"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3D7DCEF" w14:textId="77777777" w:rsidTr="0035266F">
        <w:trPr>
          <w:trHeight w:val="317"/>
        </w:trPr>
        <w:tc>
          <w:tcPr>
            <w:tcW w:w="9639" w:type="dxa"/>
            <w:tcBorders>
              <w:left w:val="nil"/>
            </w:tcBorders>
            <w:shd w:val="clear" w:color="auto" w:fill="C5F7FF" w:themeFill="accent1" w:themeFillTint="33"/>
          </w:tcPr>
          <w:p w14:paraId="3CC15F01"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61666EA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31B09700"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5E9D9EA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5FDC940E"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2C28D50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Interessenskonflikt (§ 6 VgV)</w:t>
            </w:r>
          </w:p>
          <w:p w14:paraId="3581FFC8"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573E6E00"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110EE7BF"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03DD3387"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580E6ACE"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3C24337B"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1B43A234"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4E3A3C25" w14:textId="77777777" w:rsidTr="00F723C4">
        <w:trPr>
          <w:trHeight w:val="317"/>
        </w:trPr>
        <w:tc>
          <w:tcPr>
            <w:tcW w:w="9639" w:type="dxa"/>
            <w:gridSpan w:val="2"/>
            <w:tcBorders>
              <w:left w:val="nil"/>
            </w:tcBorders>
            <w:shd w:val="clear" w:color="auto" w:fill="D9D9D9" w:themeFill="background1" w:themeFillShade="D9"/>
          </w:tcPr>
          <w:p w14:paraId="0CB27584"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35530D83" w14:textId="77777777" w:rsidR="00AA3202" w:rsidRPr="00AE4A6D" w:rsidRDefault="00AA3202" w:rsidP="00F723C4">
            <w:r w:rsidRPr="0015580D">
              <w:rPr>
                <w:rFonts w:ascii="Barlow SemiBold" w:hAnsi="Barlow SemiBold" w:cs="Arial"/>
                <w:bCs/>
                <w:szCs w:val="20"/>
              </w:rPr>
              <w:t>gemäß § 124 (1) GWB</w:t>
            </w:r>
          </w:p>
        </w:tc>
      </w:tr>
      <w:tr w:rsidR="00AA3202" w:rsidRPr="00303B63" w14:paraId="28680583" w14:textId="77777777" w:rsidTr="00E246AC">
        <w:trPr>
          <w:trHeight w:val="317"/>
        </w:trPr>
        <w:tc>
          <w:tcPr>
            <w:tcW w:w="5529" w:type="dxa"/>
            <w:tcBorders>
              <w:left w:val="nil"/>
            </w:tcBorders>
            <w:shd w:val="clear" w:color="auto" w:fill="F2F2F2" w:themeFill="background1" w:themeFillShade="F2"/>
          </w:tcPr>
          <w:p w14:paraId="2B224450"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5CA387FA" w14:textId="69C13ED5" w:rsidR="00AA3202" w:rsidRDefault="00337459" w:rsidP="00F723C4">
            <w:sdt>
              <w:sdtPr>
                <w:rPr>
                  <w:sz w:val="19"/>
                </w:rPr>
                <w:id w:val="-2143422148"/>
                <w14:checkbox>
                  <w14:checked w14:val="0"/>
                  <w14:checkedState w14:val="2612" w14:font="MS Gothic"/>
                  <w14:uncheckedState w14:val="2610" w14:font="MS Gothic"/>
                </w14:checkbox>
              </w:sdtPr>
              <w:sdtEndPr/>
              <w:sdtContent>
                <w:r w:rsidR="002514F1">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216463720"/>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604B20" w:rsidRPr="00FD4C89">
              <w:t xml:space="preserve"> </w:t>
            </w:r>
            <w:r w:rsidR="00AA3202" w:rsidRPr="00FD4C89">
              <w:t>nein</w:t>
            </w:r>
          </w:p>
          <w:p w14:paraId="08A476A3" w14:textId="77777777" w:rsidR="00AA3202" w:rsidRPr="00AE4A6D" w:rsidRDefault="00AA3202" w:rsidP="00F723C4"/>
        </w:tc>
      </w:tr>
      <w:tr w:rsidR="00AA3202" w:rsidRPr="00303B63" w14:paraId="4332FF82" w14:textId="77777777" w:rsidTr="00E246AC">
        <w:trPr>
          <w:trHeight w:val="317"/>
        </w:trPr>
        <w:tc>
          <w:tcPr>
            <w:tcW w:w="5529" w:type="dxa"/>
            <w:tcBorders>
              <w:left w:val="nil"/>
            </w:tcBorders>
            <w:shd w:val="clear" w:color="auto" w:fill="F2F2F2" w:themeFill="background1" w:themeFillShade="F2"/>
          </w:tcPr>
          <w:p w14:paraId="39A83234"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049AD6E7"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4F427C34"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168102C8" w14:textId="77777777" w:rsidR="00AA3202" w:rsidRDefault="00AA3202" w:rsidP="00F723C4">
            <w:pPr>
              <w:rPr>
                <w:lang w:eastAsia="de-DE" w:bidi="de-DE"/>
              </w:rPr>
            </w:pPr>
            <w:r>
              <w:rPr>
                <w:lang w:eastAsia="de-DE" w:bidi="de-DE"/>
              </w:rPr>
              <w:t>Hat der Wirtschaftsteilnehmer selbstreinigende Maßnahmen getroffen?</w:t>
            </w:r>
          </w:p>
          <w:p w14:paraId="6E54835A" w14:textId="77777777" w:rsidR="0015580D" w:rsidRDefault="0015580D" w:rsidP="00F723C4">
            <w:pPr>
              <w:rPr>
                <w:lang w:eastAsia="de-DE" w:bidi="de-DE"/>
              </w:rPr>
            </w:pPr>
          </w:p>
          <w:p w14:paraId="3B400596"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22328EE" w14:textId="58966A0E" w:rsidR="00AA3202" w:rsidRDefault="00337459" w:rsidP="00F723C4">
            <w:sdt>
              <w:sdtPr>
                <w:rPr>
                  <w:sz w:val="19"/>
                </w:rPr>
                <w:id w:val="-1645808700"/>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719737567"/>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AA3202" w:rsidRPr="00FD4C89">
              <w:t xml:space="preserve"> nein</w:t>
            </w:r>
          </w:p>
          <w:p w14:paraId="39E5F958" w14:textId="77777777" w:rsidR="00AA3202" w:rsidRDefault="00AA3202" w:rsidP="00F723C4">
            <w:pPr>
              <w:rPr>
                <w:rFonts w:ascii="Segoe UI Symbol" w:hAnsi="Segoe UI Symbol" w:cs="Segoe UI Symbol"/>
              </w:rPr>
            </w:pPr>
          </w:p>
          <w:p w14:paraId="469B785D" w14:textId="77777777" w:rsidR="0015580D" w:rsidRDefault="0015580D" w:rsidP="00F723C4">
            <w:pPr>
              <w:rPr>
                <w:rFonts w:ascii="Segoe UI Symbol" w:hAnsi="Segoe UI Symbol" w:cs="Segoe UI Symbol"/>
              </w:rPr>
            </w:pPr>
          </w:p>
          <w:p w14:paraId="556567FE"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E535DC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44A3C4F6"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649D0D2D" w14:textId="77777777" w:rsidTr="00F723C4">
        <w:trPr>
          <w:trHeight w:val="317"/>
        </w:trPr>
        <w:tc>
          <w:tcPr>
            <w:tcW w:w="9639" w:type="dxa"/>
            <w:tcBorders>
              <w:left w:val="nil"/>
            </w:tcBorders>
            <w:shd w:val="clear" w:color="auto" w:fill="C5F7FF" w:themeFill="accent1" w:themeFillTint="33"/>
          </w:tcPr>
          <w:p w14:paraId="59C7E4B0"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1EEA5E5" w14:textId="77777777" w:rsidTr="00F723C4">
        <w:trPr>
          <w:trHeight w:val="317"/>
        </w:trPr>
        <w:tc>
          <w:tcPr>
            <w:tcW w:w="9639" w:type="dxa"/>
            <w:tcBorders>
              <w:left w:val="nil"/>
            </w:tcBorders>
            <w:shd w:val="clear" w:color="auto" w:fill="F2F2F2" w:themeFill="background1" w:themeFillShade="F2"/>
          </w:tcPr>
          <w:p w14:paraId="780F5DFF" w14:textId="77777777" w:rsidR="00AA3202" w:rsidRDefault="00AA3202" w:rsidP="00F723C4">
            <w:pPr>
              <w:rPr>
                <w:lang w:eastAsia="de-DE" w:bidi="de-DE"/>
              </w:rPr>
            </w:pPr>
            <w:r>
              <w:rPr>
                <w:lang w:eastAsia="de-DE" w:bidi="de-DE"/>
              </w:rPr>
              <w:t>Ich/Wir erkläre(n), dass ich/wir in den letzten zwei Jahren nicht</w:t>
            </w:r>
          </w:p>
          <w:p w14:paraId="0095FA00"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14A476F1" w14:textId="77777777" w:rsidR="00AA3202" w:rsidRDefault="00AA3202" w:rsidP="00AA3202">
            <w:pPr>
              <w:pStyle w:val="Listenabsatz"/>
              <w:ind w:left="170" w:hanging="170"/>
              <w:rPr>
                <w:lang w:eastAsia="de-DE" w:bidi="de-DE"/>
              </w:rPr>
            </w:pPr>
            <w:r>
              <w:rPr>
                <w:lang w:eastAsia="de-DE" w:bidi="de-DE"/>
              </w:rPr>
              <w:t>gemäß § 21 Abs. 1 Arbeitnehmerentsendegesetz oder</w:t>
            </w:r>
          </w:p>
          <w:p w14:paraId="0473C416" w14:textId="77777777" w:rsidR="00AA3202" w:rsidRDefault="00AA3202" w:rsidP="00AA3202">
            <w:pPr>
              <w:pStyle w:val="Listenabsatz"/>
              <w:ind w:left="170" w:hanging="170"/>
              <w:rPr>
                <w:lang w:eastAsia="de-DE" w:bidi="de-DE"/>
              </w:rPr>
            </w:pPr>
            <w:r>
              <w:rPr>
                <w:lang w:eastAsia="de-DE" w:bidi="de-DE"/>
              </w:rPr>
              <w:t>gemäß § 19 Abs. 1 Mindestlohngesetz</w:t>
            </w:r>
          </w:p>
          <w:p w14:paraId="68363860"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031D9BCC" w14:textId="77777777" w:rsidR="00AA3202" w:rsidRPr="00AE4A6D" w:rsidRDefault="00AA3202" w:rsidP="00F723C4">
            <w:r>
              <w:rPr>
                <w:lang w:eastAsia="de-DE" w:bidi="de-DE"/>
              </w:rPr>
              <w:t>einer Geldbuße von mehr als 2.500 Euro belegt worden bin/sind.</w:t>
            </w:r>
          </w:p>
        </w:tc>
      </w:tr>
      <w:tr w:rsidR="00AA3202" w:rsidRPr="00303B63" w14:paraId="694D9864" w14:textId="77777777" w:rsidTr="00F723C4">
        <w:trPr>
          <w:trHeight w:val="317"/>
        </w:trPr>
        <w:tc>
          <w:tcPr>
            <w:tcW w:w="9639" w:type="dxa"/>
            <w:tcBorders>
              <w:left w:val="nil"/>
            </w:tcBorders>
            <w:shd w:val="clear" w:color="auto" w:fill="F2F2F2" w:themeFill="background1" w:themeFillShade="F2"/>
          </w:tcPr>
          <w:p w14:paraId="5B5F124A" w14:textId="77777777" w:rsidR="00AA3202" w:rsidRPr="004D2203" w:rsidRDefault="00AA3202" w:rsidP="00F723C4">
            <w:pPr>
              <w:rPr>
                <w:rFonts w:ascii="Barlow SemiBold" w:hAnsi="Barlow SemiBold"/>
              </w:rPr>
            </w:pPr>
            <w:r w:rsidRPr="004D2203">
              <w:rPr>
                <w:rFonts w:ascii="Barlow SemiBold" w:hAnsi="Barlow SemiBold"/>
              </w:rPr>
              <w:lastRenderedPageBreak/>
              <w:t>Ab einer Auftragssumme von 30.000 Euro wird der Auftraggeber für den Bieter, auf dessen Angebot der Zuschlag erteilt werden soll, einen Auszug aus dem Wettbewerbsregister beim Bundeskartellamt anfordern.</w:t>
            </w:r>
          </w:p>
        </w:tc>
      </w:tr>
    </w:tbl>
    <w:bookmarkEnd w:id="9"/>
    <w:p w14:paraId="76608D23" w14:textId="77777777" w:rsidR="00043051" w:rsidRDefault="00043051" w:rsidP="00043051">
      <w:pPr>
        <w:pStyle w:val="berschrift2"/>
      </w:pPr>
      <w:r>
        <w:t>D: Mindestlohn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043051" w:rsidRPr="009E65C7" w14:paraId="10FDDA5D" w14:textId="77777777" w:rsidTr="0081265E">
        <w:trPr>
          <w:trHeight w:val="317"/>
        </w:trPr>
        <w:tc>
          <w:tcPr>
            <w:tcW w:w="9639" w:type="dxa"/>
            <w:gridSpan w:val="2"/>
            <w:tcBorders>
              <w:left w:val="nil"/>
            </w:tcBorders>
            <w:shd w:val="clear" w:color="auto" w:fill="D9D9D9" w:themeFill="background1" w:themeFillShade="D9"/>
          </w:tcPr>
          <w:p w14:paraId="71136B07" w14:textId="77777777" w:rsidR="00043051" w:rsidRPr="00AE4A6D" w:rsidRDefault="00043051" w:rsidP="0081265E">
            <w:r w:rsidRPr="00BE14FD">
              <w:rPr>
                <w:rFonts w:cs="Arial"/>
                <w:b/>
                <w:szCs w:val="20"/>
              </w:rPr>
              <w:t>Angaben zu</w:t>
            </w:r>
            <w:r>
              <w:rPr>
                <w:rFonts w:cs="Arial"/>
                <w:b/>
                <w:szCs w:val="20"/>
              </w:rPr>
              <w:t>r Zahlung des Mindestlohns (AentG bzw. MiLoG)</w:t>
            </w:r>
          </w:p>
        </w:tc>
      </w:tr>
      <w:tr w:rsidR="00043051" w:rsidRPr="00303B63" w14:paraId="6A6A80F7" w14:textId="77777777" w:rsidTr="0081265E">
        <w:trPr>
          <w:trHeight w:val="317"/>
        </w:trPr>
        <w:tc>
          <w:tcPr>
            <w:tcW w:w="4253" w:type="dxa"/>
            <w:tcBorders>
              <w:left w:val="nil"/>
            </w:tcBorders>
            <w:shd w:val="clear" w:color="auto" w:fill="F2F2F2" w:themeFill="background1" w:themeFillShade="F2"/>
          </w:tcPr>
          <w:p w14:paraId="75AEEE22" w14:textId="77777777" w:rsidR="00043051" w:rsidRPr="00BE14FD" w:rsidRDefault="00043051" w:rsidP="0081265E">
            <w:pPr>
              <w:rPr>
                <w:lang w:eastAsia="de-DE" w:bidi="de-DE"/>
              </w:rPr>
            </w:pPr>
            <w:r>
              <w:rPr>
                <w:lang w:eastAsia="de-DE" w:bidi="de-DE"/>
              </w:rPr>
              <w:t xml:space="preserve">Die gesetzliche Verpflichtung zur Zahlung des Mindestlohns (AentG bzw. MiLoG) wird </w:t>
            </w:r>
            <w:proofErr w:type="gramStart"/>
            <w:r>
              <w:rPr>
                <w:lang w:eastAsia="de-DE" w:bidi="de-DE"/>
              </w:rPr>
              <w:t>erfüllt</w:t>
            </w:r>
            <w:proofErr w:type="gramEnd"/>
            <w:r>
              <w:rPr>
                <w:lang w:eastAsia="de-DE" w:bidi="de-DE"/>
              </w:rPr>
              <w:t xml:space="preserve"> soweit diese Verpflichtung besteht.</w:t>
            </w:r>
          </w:p>
        </w:tc>
        <w:tc>
          <w:tcPr>
            <w:tcW w:w="5386" w:type="dxa"/>
            <w:shd w:val="clear" w:color="auto" w:fill="F2F2F2" w:themeFill="background1" w:themeFillShade="F2"/>
          </w:tcPr>
          <w:p w14:paraId="52F29213" w14:textId="5DC52852" w:rsidR="00043051" w:rsidRDefault="00337459" w:rsidP="0081265E">
            <w:sdt>
              <w:sdtPr>
                <w:rPr>
                  <w:sz w:val="19"/>
                </w:rPr>
                <w:id w:val="-1360741128"/>
                <w14:checkbox>
                  <w14:checked w14:val="0"/>
                  <w14:checkedState w14:val="2612" w14:font="MS Gothic"/>
                  <w14:uncheckedState w14:val="2610" w14:font="MS Gothic"/>
                </w14:checkbox>
              </w:sdtPr>
              <w:sdtEndPr/>
              <w:sdtContent>
                <w:r w:rsidR="002514F1">
                  <w:rPr>
                    <w:rFonts w:ascii="MS Gothic" w:eastAsia="MS Gothic" w:hAnsi="MS Gothic" w:hint="eastAsia"/>
                    <w:sz w:val="19"/>
                  </w:rPr>
                  <w:t>☐</w:t>
                </w:r>
              </w:sdtContent>
            </w:sdt>
            <w:r w:rsidR="00043051" w:rsidRPr="00FD4C89">
              <w:t xml:space="preserve"> ja </w:t>
            </w:r>
            <w:r w:rsidR="00043051" w:rsidRPr="00FD4C89">
              <w:tab/>
            </w:r>
            <w:r w:rsidR="00043051" w:rsidRPr="00FD4C89">
              <w:tab/>
            </w:r>
            <w:r w:rsidR="00043051" w:rsidRPr="00FD4C89">
              <w:tab/>
            </w:r>
            <w:r w:rsidR="00043051" w:rsidRPr="00FD4C89">
              <w:tab/>
            </w:r>
            <w:sdt>
              <w:sdtPr>
                <w:rPr>
                  <w:sz w:val="19"/>
                </w:rPr>
                <w:id w:val="1204517318"/>
                <w14:checkbox>
                  <w14:checked w14:val="0"/>
                  <w14:checkedState w14:val="2612" w14:font="MS Gothic"/>
                  <w14:uncheckedState w14:val="2610" w14:font="MS Gothic"/>
                </w14:checkbox>
              </w:sdtPr>
              <w:sdtEndPr/>
              <w:sdtContent>
                <w:r w:rsidR="00604B20">
                  <w:rPr>
                    <w:rFonts w:ascii="MS Gothic" w:eastAsia="MS Gothic" w:hAnsi="MS Gothic" w:hint="eastAsia"/>
                    <w:sz w:val="19"/>
                  </w:rPr>
                  <w:t>☐</w:t>
                </w:r>
              </w:sdtContent>
            </w:sdt>
            <w:r w:rsidR="00043051" w:rsidRPr="00FD4C89">
              <w:t xml:space="preserve"> nein</w:t>
            </w:r>
          </w:p>
          <w:p w14:paraId="3EDAC954" w14:textId="77777777" w:rsidR="00043051" w:rsidRPr="00AE4A6D" w:rsidRDefault="00043051" w:rsidP="0081265E"/>
        </w:tc>
      </w:tr>
    </w:tbl>
    <w:p w14:paraId="60DC29AA" w14:textId="0A6519AC" w:rsidR="00AA3202" w:rsidRDefault="00AA3202" w:rsidP="00AA3202">
      <w:pPr>
        <w:pStyle w:val="berschrift2"/>
      </w:pPr>
      <w:r>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9183982" w14:textId="77777777" w:rsidTr="00E03737">
        <w:trPr>
          <w:trHeight w:val="317"/>
        </w:trPr>
        <w:tc>
          <w:tcPr>
            <w:tcW w:w="9639" w:type="dxa"/>
            <w:tcBorders>
              <w:left w:val="nil"/>
            </w:tcBorders>
            <w:shd w:val="clear" w:color="auto" w:fill="C5F7FF" w:themeFill="accent1" w:themeFillTint="33"/>
          </w:tcPr>
          <w:p w14:paraId="793749D4"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116314DC"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7A509179" w14:textId="77777777" w:rsidTr="00E03737">
        <w:trPr>
          <w:trHeight w:val="317"/>
        </w:trPr>
        <w:tc>
          <w:tcPr>
            <w:tcW w:w="9639" w:type="dxa"/>
            <w:tcBorders>
              <w:left w:val="nil"/>
            </w:tcBorders>
            <w:shd w:val="clear" w:color="auto" w:fill="C5F7FF" w:themeFill="accent1" w:themeFillTint="33"/>
          </w:tcPr>
          <w:p w14:paraId="2123ED3A"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34490435" w14:textId="77777777" w:rsidTr="00E03737">
        <w:trPr>
          <w:trHeight w:val="317"/>
        </w:trPr>
        <w:tc>
          <w:tcPr>
            <w:tcW w:w="9639" w:type="dxa"/>
            <w:tcBorders>
              <w:left w:val="nil"/>
            </w:tcBorders>
            <w:shd w:val="clear" w:color="auto" w:fill="F2F2F2" w:themeFill="background1" w:themeFillShade="F2"/>
          </w:tcPr>
          <w:p w14:paraId="7FE9D321"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485582B6"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13846559"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5930CA04"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FC2EE9E"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703332CD"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2173A08A" w14:textId="77777777" w:rsidTr="00E03737">
        <w:trPr>
          <w:trHeight w:val="317"/>
        </w:trPr>
        <w:tc>
          <w:tcPr>
            <w:tcW w:w="9639" w:type="dxa"/>
            <w:tcBorders>
              <w:left w:val="nil"/>
            </w:tcBorders>
            <w:shd w:val="clear" w:color="auto" w:fill="F2F2F2" w:themeFill="background1" w:themeFillShade="F2"/>
          </w:tcPr>
          <w:p w14:paraId="7730E299" w14:textId="77777777" w:rsidR="00A3238B" w:rsidRDefault="00A3238B" w:rsidP="00A3238B">
            <w:pPr>
              <w:spacing w:after="200"/>
              <w:jc w:val="both"/>
              <w:rPr>
                <w:lang w:eastAsia="de-DE" w:bidi="de-DE"/>
              </w:rPr>
            </w:pPr>
            <w:r>
              <w:rPr>
                <w:lang w:eastAsia="de-DE" w:bidi="de-DE"/>
              </w:rPr>
              <w:t>Ich/Wir verpflichte(n) mich/uns, im Falle der Auftragsvergabe an den o.g. Bewerber/Bieter, diesem mit den Fähigkeiten (Mittel/Kapazitäten) meines/unseres Unternehmens für den/die nachfolgenden Leistungsbereich(e) zur Verfügung zu stehen.</w:t>
            </w:r>
          </w:p>
          <w:p w14:paraId="2971F8CD" w14:textId="77777777" w:rsidR="00787E8C" w:rsidRPr="006C327B" w:rsidRDefault="00A3238B" w:rsidP="00987622">
            <w:pPr>
              <w:spacing w:after="200"/>
              <w:jc w:val="both"/>
              <w:rPr>
                <w:rFonts w:cs="Arial"/>
                <w:bCs/>
                <w:noProof/>
                <w:szCs w:val="20"/>
                <w14:numSpacing w14:val="default"/>
              </w:rPr>
            </w:pPr>
            <w:r>
              <w:rPr>
                <w:lang w:eastAsia="de-DE" w:bidi="de-DE"/>
              </w:rPr>
              <w:lastRenderedPageBreak/>
              <w:t>Mein/unser Unternehmen erklärt förmlich, dass die von ihnen angegebenen Informationen genau und korrekt sind und ich/wir uns der Konsequenzen einer schwerwiegenden Täuschung bewusst sind und dass eine falsche Angabe in der Regel den Ausschluss aus dem Bewerber-/Bieterkreis zur Folge ha</w:t>
            </w:r>
            <w:r w:rsidR="00987622">
              <w:rPr>
                <w:lang w:eastAsia="de-DE" w:bidi="de-DE"/>
              </w:rPr>
              <w:t>t.</w:t>
            </w:r>
            <w:r w:rsidR="006E4D6E">
              <w:rPr>
                <w:rFonts w:cs="Arial"/>
                <w:bCs/>
                <w:noProof/>
                <w:szCs w:val="20"/>
                <w14:numSpacing w14:val="default"/>
              </w:rPr>
              <w:t xml:space="preserve"> </w:t>
            </w:r>
          </w:p>
          <w:p w14:paraId="146295A2" w14:textId="77777777" w:rsidR="00987622" w:rsidRDefault="00987622" w:rsidP="00987622">
            <w:pPr>
              <w:rPr>
                <w:rFonts w:cs="Arial"/>
                <w:bCs/>
                <w:szCs w:val="20"/>
              </w:rPr>
            </w:pPr>
          </w:p>
          <w:p w14:paraId="2513346E" w14:textId="77777777"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6CE91FF4" wp14:editId="467BB56C">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57569A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12EBCBBA" wp14:editId="7AF349BA">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32A95F"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p>
          <w:p w14:paraId="6CCF2BDC"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62D29733" w14:textId="77777777" w:rsidR="00987622" w:rsidRDefault="00987622" w:rsidP="00987622">
            <w:pPr>
              <w:shd w:val="clear" w:color="auto" w:fill="F2F2F2" w:themeFill="background1" w:themeFillShade="F2"/>
              <w:rPr>
                <w:rFonts w:cs="Arial"/>
                <w:b/>
                <w:szCs w:val="20"/>
              </w:rPr>
            </w:pPr>
          </w:p>
          <w:p w14:paraId="43FF582B" w14:textId="77777777" w:rsidR="00987622" w:rsidRDefault="00987622" w:rsidP="00987622">
            <w:pPr>
              <w:shd w:val="clear" w:color="auto" w:fill="F2F2F2" w:themeFill="background1" w:themeFillShade="F2"/>
              <w:rPr>
                <w:rFonts w:cs="Arial"/>
                <w:b/>
                <w:szCs w:val="20"/>
              </w:rPr>
            </w:pPr>
          </w:p>
          <w:p w14:paraId="35E63EE4" w14:textId="77777777"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62605662" wp14:editId="24DEEA8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F90FCF"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D077F6D"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03B06732" w14:textId="77777777" w:rsidR="007830EC" w:rsidRPr="007830EC" w:rsidRDefault="007830EC" w:rsidP="006C327B">
            <w:pPr>
              <w:rPr>
                <w:rFonts w:cs="Arial"/>
                <w:bCs/>
                <w:sz w:val="10"/>
                <w:szCs w:val="10"/>
              </w:rPr>
            </w:pPr>
          </w:p>
        </w:tc>
      </w:tr>
      <w:bookmarkEnd w:id="10"/>
    </w:tbl>
    <w:p w14:paraId="6BE28A86" w14:textId="77777777" w:rsidR="00AA3202" w:rsidRPr="00BC0CB9" w:rsidRDefault="00AA3202" w:rsidP="00A8240B">
      <w:pPr>
        <w:rPr>
          <w:sz w:val="2"/>
          <w:szCs w:val="2"/>
        </w:rPr>
      </w:pPr>
    </w:p>
    <w:sectPr w:rsidR="00AA3202" w:rsidRPr="00BC0CB9"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A88B0" w14:textId="77777777" w:rsidR="001B376C" w:rsidRDefault="001B376C" w:rsidP="00CC4AD3">
      <w:r>
        <w:separator/>
      </w:r>
    </w:p>
  </w:endnote>
  <w:endnote w:type="continuationSeparator" w:id="0">
    <w:p w14:paraId="52BD9D58" w14:textId="77777777" w:rsidR="001B376C" w:rsidRDefault="001B376C"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50D5B96A-02E2-4FA0-B9E4-7A395DA7F9A4}"/>
    <w:embedBold r:id="rId2" w:fontKey="{75268039-2F91-4A35-9D7B-D71EED4A906F}"/>
    <w:embedItalic r:id="rId3" w:fontKey="{0B6033B0-90DC-4EBE-92C1-EDC98DFC0F3F}"/>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5A433245-60FB-42F8-909A-97D299CF9EE4}"/>
  </w:font>
  <w:font w:name="Barlow SemiBold">
    <w:panose1 w:val="00000700000000000000"/>
    <w:charset w:val="00"/>
    <w:family w:val="auto"/>
    <w:pitch w:val="variable"/>
    <w:sig w:usb0="20000007" w:usb1="00000000" w:usb2="00000000" w:usb3="00000000" w:csb0="00000193" w:csb1="00000000"/>
    <w:embedRegular r:id="rId5" w:fontKey="{FAFF6205-977C-4392-8D9A-11C7E0171F61}"/>
  </w:font>
  <w:font w:name="Segoe UI Symbol">
    <w:panose1 w:val="020B0502040204020203"/>
    <w:charset w:val="00"/>
    <w:family w:val="swiss"/>
    <w:pitch w:val="variable"/>
    <w:sig w:usb0="800001E3" w:usb1="1200FFEF" w:usb2="00040000" w:usb3="00000000" w:csb0="00000001" w:csb1="00000000"/>
    <w:embedRegular r:id="rId6" w:fontKey="{947054AB-D81B-4035-A826-BF3DBE17BB5E}"/>
  </w:font>
  <w:font w:name="MS Gothic">
    <w:altName w:val="ＭＳ ゴシック"/>
    <w:panose1 w:val="020B0609070205080204"/>
    <w:charset w:val="80"/>
    <w:family w:val="modern"/>
    <w:pitch w:val="fixed"/>
    <w:sig w:usb0="E00002FF" w:usb1="6AC7FDFB" w:usb2="08000012" w:usb3="00000000" w:csb0="0002009F" w:csb1="00000000"/>
    <w:embedRegular r:id="rId7" w:subsetted="1" w:fontKey="{3CA4B266-5B3D-4DEC-B5A5-F958E3BD07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2C594"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2C12CDB9" wp14:editId="686AFD6F">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6DD9A053" w14:textId="30A434EC"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00043051">
                            <w:rPr>
                              <w:rStyle w:val="Fett"/>
                              <w:rFonts w:asciiTheme="minorHAnsi" w:hAnsiTheme="minorHAnsi"/>
                              <w:b w:val="0"/>
                              <w:bCs w:val="0"/>
                            </w:rPr>
                            <w:t>18.03.2025</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2CDB9"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6DD9A053" w14:textId="30A434EC"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00043051">
                      <w:rPr>
                        <w:rStyle w:val="Fett"/>
                        <w:rFonts w:asciiTheme="minorHAnsi" w:hAnsiTheme="minorHAnsi"/>
                        <w:b w:val="0"/>
                        <w:bCs w:val="0"/>
                      </w:rPr>
                      <w:t>18.03.2025</w:t>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6B89733F" wp14:editId="1317359F">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007338CC"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B89733F"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007338CC"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36EFE"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260FA4C0" wp14:editId="41301D1C">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CF2D1AC" w14:textId="77777777" w:rsidTr="00FE4737">
                              <w:tc>
                                <w:tcPr>
                                  <w:tcW w:w="2835" w:type="dxa"/>
                                </w:tcPr>
                                <w:p w14:paraId="1F4A0072" w14:textId="77777777" w:rsidR="0015741B" w:rsidRPr="00A11199" w:rsidRDefault="0015741B" w:rsidP="00CC4AD3">
                                  <w:pPr>
                                    <w:pStyle w:val="Kleingedrucktes"/>
                                    <w:rPr>
                                      <w:rStyle w:val="Fett"/>
                                    </w:rPr>
                                  </w:pPr>
                                  <w:r w:rsidRPr="00A11199">
                                    <w:rPr>
                                      <w:rStyle w:val="Fett"/>
                                    </w:rPr>
                                    <w:t>hpm Henkel Projektmanagement GmbH</w:t>
                                  </w:r>
                                </w:p>
                                <w:p w14:paraId="74FFDF37" w14:textId="77777777" w:rsidR="0010101B" w:rsidRDefault="0010101B" w:rsidP="0010101B">
                                  <w:pPr>
                                    <w:pStyle w:val="Kleingedrucktes"/>
                                  </w:pPr>
                                  <w:r>
                                    <w:t>Behringstraße 45</w:t>
                                  </w:r>
                                </w:p>
                                <w:p w14:paraId="17233DF7" w14:textId="77777777" w:rsidR="0015741B" w:rsidRPr="0015741B" w:rsidRDefault="0010101B" w:rsidP="0010101B">
                                  <w:pPr>
                                    <w:pStyle w:val="Kleingedrucktes"/>
                                  </w:pPr>
                                  <w:r>
                                    <w:t>01159 Dresden</w:t>
                                  </w:r>
                                </w:p>
                              </w:tc>
                              <w:tc>
                                <w:tcPr>
                                  <w:tcW w:w="1978" w:type="dxa"/>
                                </w:tcPr>
                                <w:p w14:paraId="3E0CDF4F" w14:textId="77777777" w:rsidR="0015741B" w:rsidRPr="00A11199" w:rsidRDefault="0015741B" w:rsidP="00CC4AD3">
                                  <w:pPr>
                                    <w:pStyle w:val="Kleingedrucktes"/>
                                  </w:pPr>
                                  <w:r w:rsidRPr="00A11199">
                                    <w:t>T +49 351 873238-00</w:t>
                                  </w:r>
                                </w:p>
                                <w:p w14:paraId="0EDFA47B" w14:textId="77777777" w:rsidR="0015741B" w:rsidRPr="00A11199" w:rsidRDefault="0015741B" w:rsidP="00CC4AD3">
                                  <w:pPr>
                                    <w:pStyle w:val="Kleingedrucktes"/>
                                  </w:pPr>
                                  <w:r w:rsidRPr="00A11199">
                                    <w:t>F +49 351 873238-11</w:t>
                                  </w:r>
                                </w:p>
                                <w:p w14:paraId="34B5C0CD" w14:textId="77777777" w:rsidR="0015741B" w:rsidRPr="00A11199" w:rsidRDefault="0015741B" w:rsidP="00CC4AD3">
                                  <w:pPr>
                                    <w:pStyle w:val="Kleingedrucktes"/>
                                  </w:pPr>
                                  <w:r w:rsidRPr="00A11199">
                                    <w:t>info@henkel-pm.de</w:t>
                                  </w:r>
                                </w:p>
                                <w:p w14:paraId="3BB24234" w14:textId="77777777" w:rsidR="0015741B" w:rsidRPr="00DD234E" w:rsidRDefault="0015741B" w:rsidP="00CC4AD3">
                                  <w:pPr>
                                    <w:pStyle w:val="Kleingedrucktes"/>
                                  </w:pPr>
                                  <w:r w:rsidRPr="00DD234E">
                                    <w:t>www.henkel-pm.de</w:t>
                                  </w:r>
                                </w:p>
                              </w:tc>
                              <w:tc>
                                <w:tcPr>
                                  <w:tcW w:w="2417" w:type="dxa"/>
                                </w:tcPr>
                                <w:p w14:paraId="40A2948A" w14:textId="77777777" w:rsidR="0015741B" w:rsidRPr="00DD234E" w:rsidRDefault="0015741B" w:rsidP="00CC4AD3">
                                  <w:pPr>
                                    <w:pStyle w:val="Kleingedrucktes"/>
                                  </w:pPr>
                                </w:p>
                                <w:p w14:paraId="38294F32" w14:textId="77777777" w:rsidR="0015741B" w:rsidRPr="00DD234E" w:rsidRDefault="0015741B" w:rsidP="00CC4AD3">
                                  <w:pPr>
                                    <w:pStyle w:val="Kleingedrucktes"/>
                                  </w:pPr>
                                </w:p>
                              </w:tc>
                              <w:tc>
                                <w:tcPr>
                                  <w:tcW w:w="2397" w:type="dxa"/>
                                </w:tcPr>
                                <w:p w14:paraId="23CFFB92"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0A62B830"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0FA4C0"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CF2D1AC" w14:textId="77777777" w:rsidTr="00FE4737">
                        <w:tc>
                          <w:tcPr>
                            <w:tcW w:w="2835" w:type="dxa"/>
                          </w:tcPr>
                          <w:p w14:paraId="1F4A0072" w14:textId="77777777" w:rsidR="0015741B" w:rsidRPr="00A11199" w:rsidRDefault="0015741B" w:rsidP="00CC4AD3">
                            <w:pPr>
                              <w:pStyle w:val="Kleingedrucktes"/>
                              <w:rPr>
                                <w:rStyle w:val="Fett"/>
                              </w:rPr>
                            </w:pPr>
                            <w:r w:rsidRPr="00A11199">
                              <w:rPr>
                                <w:rStyle w:val="Fett"/>
                              </w:rPr>
                              <w:t>hpm Henkel Projektmanagement GmbH</w:t>
                            </w:r>
                          </w:p>
                          <w:p w14:paraId="74FFDF37" w14:textId="77777777" w:rsidR="0010101B" w:rsidRDefault="0010101B" w:rsidP="0010101B">
                            <w:pPr>
                              <w:pStyle w:val="Kleingedrucktes"/>
                            </w:pPr>
                            <w:r>
                              <w:t>Behringstraße 45</w:t>
                            </w:r>
                          </w:p>
                          <w:p w14:paraId="17233DF7" w14:textId="77777777" w:rsidR="0015741B" w:rsidRPr="0015741B" w:rsidRDefault="0010101B" w:rsidP="0010101B">
                            <w:pPr>
                              <w:pStyle w:val="Kleingedrucktes"/>
                            </w:pPr>
                            <w:r>
                              <w:t>01159 Dresden</w:t>
                            </w:r>
                          </w:p>
                        </w:tc>
                        <w:tc>
                          <w:tcPr>
                            <w:tcW w:w="1978" w:type="dxa"/>
                          </w:tcPr>
                          <w:p w14:paraId="3E0CDF4F" w14:textId="77777777" w:rsidR="0015741B" w:rsidRPr="00A11199" w:rsidRDefault="0015741B" w:rsidP="00CC4AD3">
                            <w:pPr>
                              <w:pStyle w:val="Kleingedrucktes"/>
                            </w:pPr>
                            <w:r w:rsidRPr="00A11199">
                              <w:t>T +49 351 873238-00</w:t>
                            </w:r>
                          </w:p>
                          <w:p w14:paraId="0EDFA47B" w14:textId="77777777" w:rsidR="0015741B" w:rsidRPr="00A11199" w:rsidRDefault="0015741B" w:rsidP="00CC4AD3">
                            <w:pPr>
                              <w:pStyle w:val="Kleingedrucktes"/>
                            </w:pPr>
                            <w:r w:rsidRPr="00A11199">
                              <w:t>F +49 351 873238-11</w:t>
                            </w:r>
                          </w:p>
                          <w:p w14:paraId="34B5C0CD" w14:textId="77777777" w:rsidR="0015741B" w:rsidRPr="00A11199" w:rsidRDefault="0015741B" w:rsidP="00CC4AD3">
                            <w:pPr>
                              <w:pStyle w:val="Kleingedrucktes"/>
                            </w:pPr>
                            <w:r w:rsidRPr="00A11199">
                              <w:t>info@henkel-pm.de</w:t>
                            </w:r>
                          </w:p>
                          <w:p w14:paraId="3BB24234" w14:textId="77777777" w:rsidR="0015741B" w:rsidRPr="00DD234E" w:rsidRDefault="0015741B" w:rsidP="00CC4AD3">
                            <w:pPr>
                              <w:pStyle w:val="Kleingedrucktes"/>
                            </w:pPr>
                            <w:r w:rsidRPr="00DD234E">
                              <w:t>www.henkel-pm.de</w:t>
                            </w:r>
                          </w:p>
                        </w:tc>
                        <w:tc>
                          <w:tcPr>
                            <w:tcW w:w="2417" w:type="dxa"/>
                          </w:tcPr>
                          <w:p w14:paraId="40A2948A" w14:textId="77777777" w:rsidR="0015741B" w:rsidRPr="00DD234E" w:rsidRDefault="0015741B" w:rsidP="00CC4AD3">
                            <w:pPr>
                              <w:pStyle w:val="Kleingedrucktes"/>
                            </w:pPr>
                          </w:p>
                          <w:p w14:paraId="38294F32" w14:textId="77777777" w:rsidR="0015741B" w:rsidRPr="00DD234E" w:rsidRDefault="0015741B" w:rsidP="00CC4AD3">
                            <w:pPr>
                              <w:pStyle w:val="Kleingedrucktes"/>
                            </w:pPr>
                          </w:p>
                        </w:tc>
                        <w:tc>
                          <w:tcPr>
                            <w:tcW w:w="2397" w:type="dxa"/>
                          </w:tcPr>
                          <w:p w14:paraId="23CFFB92"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0A62B830"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D07B4" w14:textId="77777777" w:rsidR="001B376C" w:rsidRDefault="001B376C" w:rsidP="00CC4AD3">
      <w:r>
        <w:separator/>
      </w:r>
    </w:p>
  </w:footnote>
  <w:footnote w:type="continuationSeparator" w:id="0">
    <w:p w14:paraId="34D1E4D5" w14:textId="77777777" w:rsidR="001B376C" w:rsidRDefault="001B376C"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3A22A" w14:textId="08C1F02F" w:rsidR="002C4769" w:rsidRDefault="002C4769" w:rsidP="002C4769">
    <w:pPr>
      <w:pStyle w:val="Kopfzeile"/>
    </w:pPr>
    <w:r w:rsidRPr="005768E1">
      <w:rPr>
        <w:noProof/>
      </w:rPr>
      <w:drawing>
        <wp:anchor distT="0" distB="0" distL="114300" distR="114300" simplePos="0" relativeHeight="251687936" behindDoc="1" locked="1" layoutInCell="1" allowOverlap="1" wp14:anchorId="7986A728" wp14:editId="3DC79102">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w:t>
    </w:r>
    <w:r w:rsidR="00BC0CB9">
      <w:t>OB/A</w:t>
    </w:r>
    <w:r w:rsidR="000F294B">
      <w:t xml:space="preserve"> EU</w:t>
    </w:r>
    <w:r>
      <w:t xml:space="preserve">-Verhandlungsverfahren </w:t>
    </w:r>
    <w:r w:rsidR="00BC0CB9" w:rsidRPr="00BC0CB9">
      <w:t>P</w:t>
    </w:r>
    <w:r w:rsidR="00BC0CB9">
      <w:t>lanungs- und Bauleistungen</w:t>
    </w:r>
  </w:p>
  <w:p w14:paraId="54F32F9D" w14:textId="66281DA7" w:rsidR="005768E1" w:rsidRPr="002C4769" w:rsidRDefault="00BC0CB9" w:rsidP="00D9575E">
    <w:r>
      <w:t xml:space="preserve">Neubau </w:t>
    </w:r>
    <w:r w:rsidR="00337459">
      <w:t>einer</w:t>
    </w:r>
    <w:r w:rsidR="00D9575E">
      <w:t xml:space="preserve"> Ballsporthalle in Neuplanitz, Zwickau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4D827"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7C70C071" wp14:editId="0C93AB49">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98D034C"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181EC94B" wp14:editId="701CF771">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1AF09DC3"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1EC94B"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1AF09DC3"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24DA8E8" wp14:editId="185593B1">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1" w:cryptProviderType="rsaAES" w:cryptAlgorithmClass="hash" w:cryptAlgorithmType="typeAny" w:cryptAlgorithmSid="14" w:cryptSpinCount="100000" w:hash="vyCIM9cxOF1pMptML/OzbZVWk2AlPNv/FcpOnsYPfK/06864QiTBNUaSb5ptpHb8f3QZUg8/YP134NoBP5YXDg==" w:salt="TYdbrNvC35QAseyvnq7hkQ=="/>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376C"/>
    <w:rsid w:val="0000703A"/>
    <w:rsid w:val="0001412B"/>
    <w:rsid w:val="00015C73"/>
    <w:rsid w:val="000225F3"/>
    <w:rsid w:val="00031B5E"/>
    <w:rsid w:val="000400F8"/>
    <w:rsid w:val="00043051"/>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294B"/>
    <w:rsid w:val="000F43F1"/>
    <w:rsid w:val="0010101B"/>
    <w:rsid w:val="00114192"/>
    <w:rsid w:val="00127FB8"/>
    <w:rsid w:val="00130906"/>
    <w:rsid w:val="001361B8"/>
    <w:rsid w:val="00136234"/>
    <w:rsid w:val="00144B8E"/>
    <w:rsid w:val="00152143"/>
    <w:rsid w:val="001557C6"/>
    <w:rsid w:val="0015580D"/>
    <w:rsid w:val="0015741B"/>
    <w:rsid w:val="00161E93"/>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376C"/>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14F1"/>
    <w:rsid w:val="002541FE"/>
    <w:rsid w:val="002663F5"/>
    <w:rsid w:val="002752CC"/>
    <w:rsid w:val="00281304"/>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2F4CC8"/>
    <w:rsid w:val="0030045D"/>
    <w:rsid w:val="003042E0"/>
    <w:rsid w:val="003134E7"/>
    <w:rsid w:val="00321454"/>
    <w:rsid w:val="003227C9"/>
    <w:rsid w:val="00324166"/>
    <w:rsid w:val="0032455A"/>
    <w:rsid w:val="0032605B"/>
    <w:rsid w:val="00332787"/>
    <w:rsid w:val="003340B5"/>
    <w:rsid w:val="00335AAC"/>
    <w:rsid w:val="00337459"/>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215E"/>
    <w:rsid w:val="004055F8"/>
    <w:rsid w:val="0040567B"/>
    <w:rsid w:val="00415C31"/>
    <w:rsid w:val="00435958"/>
    <w:rsid w:val="0045384A"/>
    <w:rsid w:val="00455B8D"/>
    <w:rsid w:val="00462CAD"/>
    <w:rsid w:val="00472C25"/>
    <w:rsid w:val="00474D89"/>
    <w:rsid w:val="00487716"/>
    <w:rsid w:val="00492414"/>
    <w:rsid w:val="0049687C"/>
    <w:rsid w:val="004977C6"/>
    <w:rsid w:val="004A3170"/>
    <w:rsid w:val="004A607E"/>
    <w:rsid w:val="004B7544"/>
    <w:rsid w:val="004D2203"/>
    <w:rsid w:val="004E08DA"/>
    <w:rsid w:val="005036B5"/>
    <w:rsid w:val="0050748E"/>
    <w:rsid w:val="00510115"/>
    <w:rsid w:val="00510D8E"/>
    <w:rsid w:val="00514542"/>
    <w:rsid w:val="00517221"/>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E15E3"/>
    <w:rsid w:val="005E3BF8"/>
    <w:rsid w:val="005E76F8"/>
    <w:rsid w:val="005F1A57"/>
    <w:rsid w:val="005F73CD"/>
    <w:rsid w:val="00604B20"/>
    <w:rsid w:val="006138C0"/>
    <w:rsid w:val="00613ADD"/>
    <w:rsid w:val="006161D9"/>
    <w:rsid w:val="0062378E"/>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0BD"/>
    <w:rsid w:val="00705F6D"/>
    <w:rsid w:val="00714FF8"/>
    <w:rsid w:val="00723E5A"/>
    <w:rsid w:val="0072535E"/>
    <w:rsid w:val="00733CC9"/>
    <w:rsid w:val="00756857"/>
    <w:rsid w:val="00757394"/>
    <w:rsid w:val="007610A5"/>
    <w:rsid w:val="00767D0A"/>
    <w:rsid w:val="00781D30"/>
    <w:rsid w:val="007830EC"/>
    <w:rsid w:val="00787E8C"/>
    <w:rsid w:val="00790404"/>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F7186"/>
    <w:rsid w:val="00A003A5"/>
    <w:rsid w:val="00A0446A"/>
    <w:rsid w:val="00A11199"/>
    <w:rsid w:val="00A11272"/>
    <w:rsid w:val="00A13B29"/>
    <w:rsid w:val="00A14C61"/>
    <w:rsid w:val="00A2166A"/>
    <w:rsid w:val="00A233BB"/>
    <w:rsid w:val="00A247C1"/>
    <w:rsid w:val="00A3238B"/>
    <w:rsid w:val="00A364F6"/>
    <w:rsid w:val="00A41E84"/>
    <w:rsid w:val="00A543CB"/>
    <w:rsid w:val="00A54BBB"/>
    <w:rsid w:val="00A616FF"/>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08E0"/>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A611D"/>
    <w:rsid w:val="00BC0CB9"/>
    <w:rsid w:val="00BC1DF7"/>
    <w:rsid w:val="00BC35A0"/>
    <w:rsid w:val="00BC7CEB"/>
    <w:rsid w:val="00BE41EA"/>
    <w:rsid w:val="00C01DB5"/>
    <w:rsid w:val="00C04203"/>
    <w:rsid w:val="00C14C8C"/>
    <w:rsid w:val="00C14EC7"/>
    <w:rsid w:val="00C165CE"/>
    <w:rsid w:val="00C2013C"/>
    <w:rsid w:val="00C2677E"/>
    <w:rsid w:val="00C42AB3"/>
    <w:rsid w:val="00C51015"/>
    <w:rsid w:val="00C62C5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4878"/>
    <w:rsid w:val="00D55937"/>
    <w:rsid w:val="00D61558"/>
    <w:rsid w:val="00D65848"/>
    <w:rsid w:val="00D658CA"/>
    <w:rsid w:val="00D71EDF"/>
    <w:rsid w:val="00D92253"/>
    <w:rsid w:val="00D92741"/>
    <w:rsid w:val="00D9575E"/>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368CC"/>
    <w:rsid w:val="00E50038"/>
    <w:rsid w:val="00E51C3B"/>
    <w:rsid w:val="00E6056B"/>
    <w:rsid w:val="00E66ECA"/>
    <w:rsid w:val="00E75531"/>
    <w:rsid w:val="00E75581"/>
    <w:rsid w:val="00E9486C"/>
    <w:rsid w:val="00EA2693"/>
    <w:rsid w:val="00EB41A5"/>
    <w:rsid w:val="00ED10DA"/>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5DF8"/>
    <w:rsid w:val="00F77251"/>
    <w:rsid w:val="00F77BDB"/>
    <w:rsid w:val="00F8389E"/>
    <w:rsid w:val="00FA02D6"/>
    <w:rsid w:val="00FA0AAC"/>
    <w:rsid w:val="00FA212A"/>
    <w:rsid w:val="00FA4623"/>
    <w:rsid w:val="00FA50EE"/>
    <w:rsid w:val="00FB142F"/>
    <w:rsid w:val="00FB3044"/>
    <w:rsid w:val="00FB4496"/>
    <w:rsid w:val="00FB61A5"/>
    <w:rsid w:val="00FC029A"/>
    <w:rsid w:val="00FC0BCA"/>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46EA14B3"/>
  <w15:docId w15:val="{48EBA708-0AD3-4746-AB79-5B01276A2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henkelpm.sharepoint.com/sites/hpmTeam/Office%20Vorlagen/Vergabe/VgV_Vorlage_Erklaerung-NU.dotx?OR=81dd2b71-fb82-4b33-ac71-fed46bf0f87a&amp;CID=21eb7da1-9015-b000-9bab-d1bfcb8cfd50&amp;CT=1739282963567" TargetMode="External"/></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Bearbeiter xmlns="0124e971-5134-44b3-9d94-7705cfe44774">
      <UserInfo>
        <DisplayName>HPM - Melissa Sophie Haase</DisplayName>
        <AccountId>81</AccountId>
        <AccountType/>
      </UserInfo>
    </Bearbeiter>
    <LikesCount xmlns="http://schemas.microsoft.com/sharepoint/v3">1</LikesCount>
    <RatedBy xmlns="http://schemas.microsoft.com/sharepoint/v3">
      <UserInfo>
        <DisplayName/>
        <AccountId xsi:nil="true"/>
        <AccountType/>
      </UserInfo>
    </RatedBy>
    <Bereich xmlns="0124e971-5134-44b3-9d94-7705cfe44774">Vergabe</Bereich>
    <LikedBy xmlns="http://schemas.microsoft.com/sharepoint/v3">
      <UserInfo>
        <DisplayName>HPM - Administrator</DisplayName>
        <AccountId>12</AccountId>
        <AccountType/>
      </UserInfo>
    </LikedBy>
    <PrioAnsprechpartner xmlns="0124e971-5134-44b3-9d94-7705cfe44774">
      <UserInfo>
        <DisplayName>HPM - Anja Groll</DisplayName>
        <AccountId>83</AccountId>
        <AccountType/>
      </UserInfo>
    </PrioAnsprechpartner>
    <RatingCount xmlns="http://schemas.microsoft.com/sharepoint/v3" xsi:nil="true"/>
    <Status xmlns="0124e971-5134-44b3-9d94-7705cfe44774">Review</Status>
    <Priorit_x00e4_t xmlns="0124e971-5134-44b3-9d94-7705cfe44774">ASAP</Priorit_x00e4_t>
    <AverageRating xmlns="http://schemas.microsoft.com/sharepoint/v3" xsi:nil="true"/>
    <Ratings xmlns="http://schemas.microsoft.com/sharepoint/v3" xsi:nil="true"/>
    <Bemerkungen xmlns="0124e971-5134-44b3-9d94-7705cfe4477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3.xml><?xml version="1.0" encoding="utf-8"?>
<ds:datastoreItem xmlns:ds="http://schemas.openxmlformats.org/officeDocument/2006/customXml" ds:itemID="{3FDB8AFB-97A5-4482-A1C6-077248B742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FA5694-B850-43CC-B117-7C88E711DF86}">
  <ds:schemaRefs>
    <ds:schemaRef ds:uri="http://schemas.microsoft.com/sharepoint/v3"/>
    <ds:schemaRef ds:uri="http://schemas.microsoft.com/office/2006/metadata/properties"/>
    <ds:schemaRef ds:uri="http://purl.org/dc/dcmitype/"/>
    <ds:schemaRef ds:uri="http://schemas.microsoft.com/office/2006/documentManagement/types"/>
    <ds:schemaRef ds:uri="http://purl.org/dc/elements/1.1/"/>
    <ds:schemaRef ds:uri="http://www.w3.org/XML/1998/namespace"/>
    <ds:schemaRef ds:uri="http://purl.org/dc/terms/"/>
    <ds:schemaRef ds:uri="http://schemas.microsoft.com/office/infopath/2007/PartnerControls"/>
    <ds:schemaRef ds:uri="http://schemas.openxmlformats.org/package/2006/metadata/core-properties"/>
    <ds:schemaRef ds:uri="0124e971-5134-44b3-9d94-7705cfe44774"/>
  </ds:schemaRefs>
</ds:datastoreItem>
</file>

<file path=customXml/itemProps5.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VgV_Vorlage_Erklaerung-NU.dotx?OR=81dd2b71-fb82-4b33-ac71-fed46bf0f87a&amp;CID=21eb7da1-9015-b000-9bab-d1bfcb8cfd50&amp;CT=1739282963567</Template>
  <TotalTime>0</TotalTime>
  <Pages>5</Pages>
  <Words>1120</Words>
  <Characters>7058</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HPM - Anja Groll</cp:lastModifiedBy>
  <cp:revision>8</cp:revision>
  <cp:lastPrinted>2024-05-26T14:28:00Z</cp:lastPrinted>
  <dcterms:created xsi:type="dcterms:W3CDTF">2025-02-11T14:09:00Z</dcterms:created>
  <dcterms:modified xsi:type="dcterms:W3CDTF">2025-04-03T12:10:00Z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0x01010015F92C455296B44297FCC822313C60B5</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