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rStyle w:val="UntertitelZchn"/>
        </w:rPr>
        <w:alias w:val="Firmennamen eingeben:"/>
        <w:tag w:val="Firmennamen eingeben:"/>
        <w:id w:val="-1780489925"/>
        <w:placeholder>
          <w:docPart w:val="4B126E9512FD48DAAA62858CD7084079"/>
        </w:placeholder>
        <w:dataBinding w:prefixMappings="xmlns:ns0='http://schemas.openxmlformats.org/officeDocument/2006/extended-properties' " w:xpath="/ns0:Properties[1]/ns0:Company[1]" w:storeItemID="{6668398D-A668-4E3E-A5EB-62B293D839F1}"/>
        <w15:appearance w15:val="hidden"/>
        <w:text/>
      </w:sdtPr>
      <w:sdtEndPr>
        <w:rPr>
          <w:rStyle w:val="UntertitelZchn"/>
        </w:rPr>
      </w:sdtEndPr>
      <w:sdtContent>
        <w:p w14:paraId="1F7F80DD" w14:textId="77777777" w:rsidR="007C42AB" w:rsidRPr="00AB5779" w:rsidRDefault="007C42AB" w:rsidP="007C42AB">
          <w:pPr>
            <w:jc w:val="right"/>
            <w:rPr>
              <w:rStyle w:val="UntertitelZchn"/>
            </w:rPr>
          </w:pPr>
          <w:r>
            <w:rPr>
              <w:rStyle w:val="UntertitelZchn"/>
            </w:rPr>
            <w:t>Rettungszweckverband „Südwestsachsen“</w:t>
          </w:r>
        </w:p>
      </w:sdtContent>
    </w:sdt>
    <w:p w14:paraId="797F538E" w14:textId="77777777" w:rsidR="007C42AB" w:rsidRDefault="007C42AB" w:rsidP="007C42AB">
      <w:pPr>
        <w:pStyle w:val="Logo"/>
        <w:spacing w:before="480" w:after="480"/>
        <w:rPr>
          <w:rStyle w:val="UntertitelZchn"/>
        </w:rPr>
      </w:pPr>
      <w:r w:rsidRPr="00AB5779">
        <w:rPr>
          <w:lang w:eastAsia="de-DE"/>
        </w:rPr>
        <w:drawing>
          <wp:inline distT="0" distB="0" distL="0" distR="0" wp14:anchorId="719B3819" wp14:editId="6AC41961">
            <wp:extent cx="2146852" cy="2146852"/>
            <wp:effectExtent l="0" t="0" r="6350" b="0"/>
            <wp:docPr id="3" name="Grafik 3" descr="N:\IT\Bilder\RettZV_Logo\Logo_rund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IT\Bilder\RettZV_Logo\Logo_rund_transparen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254" cy="215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57469" w14:textId="77777777" w:rsidR="007C42AB" w:rsidRPr="007F2B7E" w:rsidRDefault="00EE0033" w:rsidP="007C42AB">
      <w:pPr>
        <w:pStyle w:val="Titel"/>
        <w:rPr>
          <w:rStyle w:val="UntertitelZchn"/>
          <w:caps/>
          <w:color w:val="2E74B5" w:themeColor="accent1" w:themeShade="BF"/>
          <w:sz w:val="60"/>
          <w:szCs w:val="60"/>
        </w:rPr>
      </w:pPr>
      <w:sdt>
        <w:sdtPr>
          <w:rPr>
            <w:rStyle w:val="UntertitelZchn"/>
            <w:caps/>
            <w:color w:val="2E74B5" w:themeColor="accent1" w:themeShade="BF"/>
            <w:sz w:val="60"/>
            <w:szCs w:val="60"/>
          </w:rPr>
          <w:alias w:val="Titel eingeben:"/>
          <w:tag w:val="Titel eingeben:"/>
          <w:id w:val="2007550668"/>
          <w:placeholder>
            <w:docPart w:val="F76EA86E1D3146779F8D03D8A7ED514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15:appearance w15:val="hidden"/>
          <w:text w:multiLine="1"/>
        </w:sdtPr>
        <w:sdtEndPr>
          <w:rPr>
            <w:rStyle w:val="UntertitelZchn"/>
          </w:rPr>
        </w:sdtEndPr>
        <w:sdtContent>
          <w:r w:rsidR="007C42AB" w:rsidRPr="007F2B7E">
            <w:rPr>
              <w:rStyle w:val="UntertitelZchn"/>
              <w:caps/>
              <w:color w:val="2E74B5" w:themeColor="accent1" w:themeShade="BF"/>
              <w:sz w:val="60"/>
              <w:szCs w:val="60"/>
            </w:rPr>
            <w:t>Leistungsbeschreibung</w:t>
          </w:r>
        </w:sdtContent>
      </w:sdt>
    </w:p>
    <w:p w14:paraId="603FA381" w14:textId="77777777" w:rsidR="007C42AB" w:rsidRDefault="007C42AB" w:rsidP="007C42AB">
      <w:pPr>
        <w:pStyle w:val="Titel"/>
        <w:rPr>
          <w:rStyle w:val="UntertitelZchn"/>
          <w:caps/>
          <w:color w:val="2E74B5" w:themeColor="accent1" w:themeShade="BF"/>
          <w:sz w:val="44"/>
          <w:szCs w:val="60"/>
        </w:rPr>
      </w:pPr>
      <w:r>
        <w:rPr>
          <w:rStyle w:val="UntertitelZchn"/>
          <w:caps/>
          <w:color w:val="2E74B5" w:themeColor="accent1" w:themeShade="BF"/>
          <w:sz w:val="44"/>
          <w:szCs w:val="60"/>
        </w:rPr>
        <w:t>AUSWAHLVERFAHREN</w:t>
      </w:r>
      <w:r w:rsidRPr="007F2B7E">
        <w:rPr>
          <w:rStyle w:val="UntertitelZchn"/>
          <w:caps/>
          <w:color w:val="2E74B5" w:themeColor="accent1" w:themeShade="BF"/>
          <w:sz w:val="44"/>
          <w:szCs w:val="60"/>
        </w:rPr>
        <w:t xml:space="preserve"> Rettungsdienst 202</w:t>
      </w:r>
      <w:r>
        <w:rPr>
          <w:rStyle w:val="UntertitelZchn"/>
          <w:caps/>
          <w:color w:val="2E74B5" w:themeColor="accent1" w:themeShade="BF"/>
          <w:sz w:val="44"/>
          <w:szCs w:val="60"/>
        </w:rPr>
        <w:t>5</w:t>
      </w:r>
    </w:p>
    <w:p w14:paraId="04707105" w14:textId="77777777" w:rsidR="007C42AB" w:rsidRPr="00C6071A" w:rsidRDefault="001D3781" w:rsidP="007C42AB">
      <w:pPr>
        <w:pStyle w:val="Untertitel"/>
        <w:numPr>
          <w:ilvl w:val="0"/>
          <w:numId w:val="0"/>
        </w:numPr>
        <w:jc w:val="right"/>
        <w:rPr>
          <w:rFonts w:eastAsiaTheme="majorEastAsia" w:cs="Calibri"/>
          <w:caps w:val="0"/>
          <w:color w:val="2E74B5" w:themeColor="accent1" w:themeShade="BF"/>
          <w:spacing w:val="-10"/>
          <w:kern w:val="28"/>
          <w:sz w:val="44"/>
          <w:szCs w:val="60"/>
        </w:rPr>
      </w:pPr>
      <w:r>
        <w:rPr>
          <w:rStyle w:val="UntertitelZchn"/>
          <w:rFonts w:eastAsiaTheme="majorEastAsia" w:cs="Calibri"/>
          <w:color w:val="2E74B5" w:themeColor="accent1" w:themeShade="BF"/>
          <w:spacing w:val="-10"/>
          <w:kern w:val="28"/>
          <w:sz w:val="44"/>
          <w:szCs w:val="60"/>
        </w:rPr>
        <w:t xml:space="preserve">Hinweise zur </w:t>
      </w:r>
      <w:r w:rsidR="007C42AB">
        <w:rPr>
          <w:rStyle w:val="UntertitelZchn"/>
          <w:rFonts w:eastAsiaTheme="majorEastAsia" w:cs="Calibri"/>
          <w:color w:val="2E74B5" w:themeColor="accent1" w:themeShade="BF"/>
          <w:spacing w:val="-10"/>
          <w:kern w:val="28"/>
          <w:sz w:val="44"/>
          <w:szCs w:val="60"/>
        </w:rPr>
        <w:t>Konzeption</w:t>
      </w:r>
      <w:r w:rsidR="007C42AB" w:rsidRPr="00844D39">
        <w:rPr>
          <w:rStyle w:val="UntertitelZchn"/>
          <w:rFonts w:eastAsiaTheme="majorEastAsia" w:cs="Calibri"/>
          <w:color w:val="2E74B5" w:themeColor="accent1" w:themeShade="BF"/>
          <w:spacing w:val="-10"/>
          <w:kern w:val="28"/>
          <w:sz w:val="44"/>
          <w:szCs w:val="60"/>
        </w:rPr>
        <w:br/>
      </w:r>
      <w:r w:rsidR="007C42AB" w:rsidRPr="007C42AB">
        <w:rPr>
          <w:rStyle w:val="UntertitelZchn"/>
          <w:rFonts w:eastAsiaTheme="majorEastAsia" w:cs="Calibri"/>
          <w:color w:val="2E74B5" w:themeColor="accent1" w:themeShade="BF"/>
          <w:spacing w:val="-10"/>
          <w:kern w:val="28"/>
          <w:sz w:val="44"/>
          <w:szCs w:val="60"/>
        </w:rPr>
        <w:t>Massenanfall von Verletzten (MANV)</w:t>
      </w:r>
    </w:p>
    <w:p w14:paraId="68AC8888" w14:textId="77777777" w:rsidR="007C42AB" w:rsidRPr="00AB5779" w:rsidRDefault="007C42AB" w:rsidP="007C42AB"/>
    <w:p w14:paraId="3DFEC0B1" w14:textId="77777777" w:rsidR="007C42AB" w:rsidRPr="00AB5779" w:rsidRDefault="007C42AB" w:rsidP="007C42AB">
      <w:pPr>
        <w:sectPr w:rsidR="007C42AB" w:rsidRPr="00AB5779" w:rsidSect="007B770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1"/>
          <w:pgMar w:top="1440" w:right="1440" w:bottom="1440" w:left="1440" w:header="720" w:footer="720" w:gutter="0"/>
          <w:cols w:space="720"/>
          <w:vAlign w:val="center"/>
          <w:titlePg/>
          <w:docGrid w:linePitch="360"/>
        </w:sectPr>
      </w:pPr>
    </w:p>
    <w:p w14:paraId="713326BB" w14:textId="77777777" w:rsidR="00BE72F7" w:rsidRDefault="008154B6" w:rsidP="007C42AB">
      <w:pPr>
        <w:pStyle w:val="Titel"/>
      </w:pPr>
      <w:r>
        <w:lastRenderedPageBreak/>
        <w:t>Vorgaben</w:t>
      </w:r>
    </w:p>
    <w:p w14:paraId="5261CB5E" w14:textId="77777777" w:rsidR="00CB7890" w:rsidRDefault="00CB7890" w:rsidP="00CB7890">
      <w:pPr>
        <w:jc w:val="left"/>
      </w:pPr>
      <w:r w:rsidRPr="00CB7890">
        <w:t xml:space="preserve">Nachfolgende Hinweise sollen die Bieter bei der Erstellung der </w:t>
      </w:r>
      <w:r>
        <w:t>Konzeption zur Umsetzung der Leistungsbeschreibung „MANV“</w:t>
      </w:r>
      <w:r w:rsidRPr="00CB7890">
        <w:t xml:space="preserve"> unterstützen. Hierzu werden als Übersicht die grundlegenden Merkmale genannt, die für eine Bewertung der eingegangenen Angebote notwendig sind. Es ist zu beachten, dass die Übersicht nicht notwendig abschließend ist – es steht dem Bieter daher frei, durch weitergehende Angaben seine Konzeption noch besser nachvollziehbar zu gestalten.</w:t>
      </w:r>
    </w:p>
    <w:p w14:paraId="0CC3C3AC" w14:textId="77777777" w:rsidR="00CB7890" w:rsidRDefault="00CB7890" w:rsidP="00CB7890">
      <w:pPr>
        <w:jc w:val="left"/>
      </w:pPr>
    </w:p>
    <w:p w14:paraId="4D364DE3" w14:textId="77777777" w:rsidR="00CB7890" w:rsidRDefault="00CB7890" w:rsidP="00CB7890">
      <w:pPr>
        <w:jc w:val="left"/>
      </w:pPr>
      <w:r>
        <w:t xml:space="preserve">Der Bieter muss jeweils schlüssig darstellen, wie er die einzelnen Ressourcen nach dem MANV-Stufen-Modell sowie </w:t>
      </w:r>
      <w:r w:rsidR="00364022">
        <w:t xml:space="preserve">das MZF und den B-Dienst nach den Vorgaben der Leistungsbeschreibung „MANV“ zum Einsatz bringen möchte. </w:t>
      </w:r>
    </w:p>
    <w:p w14:paraId="3756E458" w14:textId="77777777" w:rsidR="00364022" w:rsidRDefault="00364022" w:rsidP="00CB7890">
      <w:pPr>
        <w:jc w:val="left"/>
      </w:pPr>
    </w:p>
    <w:p w14:paraId="1B82C682" w14:textId="77777777" w:rsidR="00364022" w:rsidRDefault="00364022" w:rsidP="00CB7890">
      <w:pPr>
        <w:jc w:val="left"/>
      </w:pPr>
      <w:r>
        <w:t>Er hat insbesondere zu beachten, dass er das erforderliche Personal (haupt- und ehrenamtlich) nachweisen muss.</w:t>
      </w:r>
      <w:r w:rsidR="00B01637">
        <w:t xml:space="preserve"> Dies ist idealerweise </w:t>
      </w:r>
      <w:r w:rsidR="00B01637" w:rsidRPr="00CD3491">
        <w:t xml:space="preserve">durch Personallisten mit </w:t>
      </w:r>
      <w:r w:rsidR="00CD3491" w:rsidRPr="00CD3491">
        <w:t>Nachn</w:t>
      </w:r>
      <w:r w:rsidR="00B01637" w:rsidRPr="00CD3491">
        <w:t>amen</w:t>
      </w:r>
      <w:r w:rsidR="00CD3491" w:rsidRPr="00CD3491">
        <w:t xml:space="preserve"> und </w:t>
      </w:r>
      <w:r w:rsidR="00B01637" w:rsidRPr="00CD3491">
        <w:t xml:space="preserve">Qualifikation </w:t>
      </w:r>
      <w:r w:rsidR="00CD3491" w:rsidRPr="00CD3491">
        <w:t>(Datenschutz beachten)</w:t>
      </w:r>
      <w:r w:rsidR="00B01637" w:rsidRPr="00CD3491">
        <w:t xml:space="preserve"> umzusetzen.</w:t>
      </w:r>
      <w:r w:rsidRPr="00CD3491">
        <w:t xml:space="preserve"> Personal darf </w:t>
      </w:r>
      <w:r>
        <w:t xml:space="preserve">nicht mehrfach verplant werden! Dies gilt insbesondere bei der Abgrenzung der KatS-Ressourcen </w:t>
      </w:r>
      <w:r w:rsidR="00C34F00">
        <w:t>nach Stufe IV von</w:t>
      </w:r>
      <w:r>
        <w:t xml:space="preserve"> den Ressourcen nach Stufe V (fakultative Leistungen)!</w:t>
      </w:r>
      <w:r w:rsidR="00B01637">
        <w:t xml:space="preserve"> </w:t>
      </w:r>
    </w:p>
    <w:p w14:paraId="03062818" w14:textId="77777777" w:rsidR="00B01637" w:rsidRDefault="00B01637" w:rsidP="00CB7890">
      <w:pPr>
        <w:jc w:val="left"/>
      </w:pPr>
    </w:p>
    <w:p w14:paraId="1E3CE368" w14:textId="77777777" w:rsidR="00C01A77" w:rsidRDefault="00C01A77" w:rsidP="00CB7890">
      <w:pPr>
        <w:jc w:val="left"/>
      </w:pPr>
      <w:r w:rsidRPr="00C01A77">
        <w:t>Der RettZV „SWS“ zahlt für das „MANV-Stufen-Modell“ keine pauschalen Vorhaltekosten. Die Leistungsvergütung erfolgt durch Zahlung einer „Zielerreichungsprämie“.</w:t>
      </w:r>
    </w:p>
    <w:p w14:paraId="20ECD996" w14:textId="77777777" w:rsidR="00C01A77" w:rsidRDefault="00B01637" w:rsidP="00CB7890">
      <w:pPr>
        <w:jc w:val="left"/>
      </w:pPr>
      <w:r w:rsidRPr="00B01637">
        <w:t>Der Leistungserbringer mus</w:t>
      </w:r>
      <w:r w:rsidR="00C01A77">
        <w:t xml:space="preserve">s durch Betriebsvereinbarungen </w:t>
      </w:r>
      <w:r w:rsidRPr="00B01637">
        <w:t>darstellen, dass mittels Auszahlung einer möglichst hohen individuellen Zielerreichungsprämie an die zum Einsatz kommenden Mitarbeiter, die in den MANV-Stufen I bis III (i.d.R. hauptamtliches, dienstfreies Personal) gestellten Anforderungen erreicht werden</w:t>
      </w:r>
      <w:r w:rsidR="00C01A77">
        <w:t>.</w:t>
      </w:r>
    </w:p>
    <w:p w14:paraId="396420F1" w14:textId="77777777" w:rsidR="00364022" w:rsidRDefault="00364022" w:rsidP="00CB7890">
      <w:pPr>
        <w:jc w:val="left"/>
      </w:pPr>
    </w:p>
    <w:p w14:paraId="51508209" w14:textId="77777777" w:rsidR="00364022" w:rsidRDefault="00364022" w:rsidP="00CB7890">
      <w:pPr>
        <w:jc w:val="left"/>
      </w:pPr>
      <w:r>
        <w:t xml:space="preserve">Neben dem Nachweis ausreichenden und entsprechend qualifizierten Personals, sind auch die angebotenen Fahrzeuge in geeigneter Weise nachzuweisen. </w:t>
      </w:r>
      <w:r w:rsidR="00B01637">
        <w:t>Dies betrifft nur die Fahrzeuge des Katastrophenschutzes</w:t>
      </w:r>
      <w:r w:rsidR="00C01A77">
        <w:t xml:space="preserve"> (Stufe IV)</w:t>
      </w:r>
      <w:r w:rsidR="00B01637">
        <w:t xml:space="preserve"> sowie eigene Fahrzeuge des Leistungserbringers</w:t>
      </w:r>
      <w:r w:rsidR="00C01A77">
        <w:t xml:space="preserve"> (Stufe V)</w:t>
      </w:r>
      <w:r w:rsidR="00B01637">
        <w:t xml:space="preserve">. </w:t>
      </w:r>
    </w:p>
    <w:p w14:paraId="18996DDC" w14:textId="77777777" w:rsidR="00364022" w:rsidRDefault="00364022" w:rsidP="00CB7890">
      <w:pPr>
        <w:jc w:val="left"/>
      </w:pPr>
    </w:p>
    <w:p w14:paraId="51185B8D" w14:textId="77777777" w:rsidR="00364022" w:rsidRDefault="00364022" w:rsidP="00CB7890">
      <w:pPr>
        <w:jc w:val="left"/>
      </w:pPr>
      <w:r>
        <w:t xml:space="preserve">Des Weiteren ist die Alarmierung der Einsatzkräfte über </w:t>
      </w:r>
      <w:r w:rsidR="003223C4">
        <w:t>DME und GroupAlarm zu gewährleisten. Entsprechende Angaben sind erforderlich.</w:t>
      </w:r>
      <w:r w:rsidR="00C34F00">
        <w:t xml:space="preserve"> </w:t>
      </w:r>
      <w:r w:rsidR="003223C4">
        <w:t xml:space="preserve"> </w:t>
      </w:r>
    </w:p>
    <w:p w14:paraId="2E7D06C4" w14:textId="77777777" w:rsidR="00C01A77" w:rsidRDefault="00C01A77" w:rsidP="00CB7890">
      <w:pPr>
        <w:jc w:val="left"/>
      </w:pPr>
    </w:p>
    <w:p w14:paraId="0D795F2E" w14:textId="77777777" w:rsidR="00C01A77" w:rsidRDefault="00C01A77" w:rsidP="00CB7890">
      <w:pPr>
        <w:jc w:val="left"/>
      </w:pPr>
      <w:r>
        <w:t>Für den Nachweis der Sicherstellung des B-Dienstes ist ebenfalls eine Personalliste mit den maximal 10 Beteiligten vorzulegen (N</w:t>
      </w:r>
      <w:r w:rsidR="00410137">
        <w:t>achn</w:t>
      </w:r>
      <w:r>
        <w:t xml:space="preserve">ame, Qualifikation). Bei der Auswahl der Beteiligten ist deren </w:t>
      </w:r>
    </w:p>
    <w:p w14:paraId="04451040" w14:textId="77777777" w:rsidR="00C01A77" w:rsidRDefault="00C01A77" w:rsidP="00CB7890">
      <w:pPr>
        <w:jc w:val="left"/>
      </w:pPr>
      <w:r>
        <w:t xml:space="preserve">Wohnort im Kontext zur Forderung einer maximalen Fahrzeit von 30 Minuten zwingend </w:t>
      </w:r>
      <w:r w:rsidR="005E334B">
        <w:t>zu beachten!</w:t>
      </w:r>
    </w:p>
    <w:p w14:paraId="688D24FD" w14:textId="77777777" w:rsidR="00DE2EFD" w:rsidRDefault="00DE2EFD" w:rsidP="00CB7890">
      <w:pPr>
        <w:jc w:val="left"/>
      </w:pPr>
    </w:p>
    <w:p w14:paraId="09D0F187" w14:textId="77777777" w:rsidR="00DE2EFD" w:rsidRPr="00CB7890" w:rsidRDefault="00DE2EFD" w:rsidP="00CB7890">
      <w:pPr>
        <w:jc w:val="left"/>
      </w:pPr>
      <w:r>
        <w:t xml:space="preserve">Verfügt ein Bieter noch nicht über Ressourcen gemäß Stufe IV (Katastrophenschutz) sowie Stufe V (fakultative Leistungen), kann er in einer Konzeption darstellen, wie er mittelfristig diese Ressourcen entsprechend der Leistungsbeschreibung sicherstellen kann. </w:t>
      </w:r>
      <w:r w:rsidRPr="00DE2EFD">
        <w:t xml:space="preserve">Entsprechende Kooperationserklärungen („Letter of Intent“) </w:t>
      </w:r>
      <w:r>
        <w:t xml:space="preserve">sowie </w:t>
      </w:r>
      <w:r w:rsidRPr="00DE2EFD">
        <w:t xml:space="preserve">Mitwirkungserklärungen von </w:t>
      </w:r>
      <w:r>
        <w:t>Helfern</w:t>
      </w:r>
      <w:r w:rsidRPr="00DE2EFD">
        <w:t xml:space="preserve"> wären Basis eines guten Konzeptes. Für den Aufbau </w:t>
      </w:r>
      <w:r>
        <w:t>der Ressourcen</w:t>
      </w:r>
      <w:r w:rsidRPr="00DE2EFD">
        <w:t xml:space="preserve"> sind maximal zwei Jahre anzusetzen.</w:t>
      </w:r>
    </w:p>
    <w:p w14:paraId="2FCE85EF" w14:textId="77777777" w:rsidR="00CB7890" w:rsidRDefault="00CB7890" w:rsidP="005F0B98">
      <w:pPr>
        <w:spacing w:line="276" w:lineRule="auto"/>
      </w:pPr>
    </w:p>
    <w:p w14:paraId="20F4FD04" w14:textId="77777777" w:rsidR="008179B8" w:rsidRDefault="00CB7890" w:rsidP="008179B8">
      <w:pPr>
        <w:spacing w:line="276" w:lineRule="auto"/>
      </w:pPr>
      <w:r w:rsidRPr="00CB7890">
        <w:rPr>
          <w:b/>
        </w:rPr>
        <w:t>Die Bewertung erfolgt gemäß dem beigefügten Formblatt zu Bewertung der Konzeption.</w:t>
      </w:r>
    </w:p>
    <w:sectPr w:rsidR="008179B8" w:rsidSect="00527B5E">
      <w:headerReference w:type="default" r:id="rId15"/>
      <w:footerReference w:type="default" r:id="rId16"/>
      <w:headerReference w:type="first" r:id="rId17"/>
      <w:footerReference w:type="first" r:id="rId18"/>
      <w:pgSz w:w="11907" w:h="16839"/>
      <w:pgMar w:top="1440" w:right="1440" w:bottom="1440" w:left="1440" w:header="720" w:footer="5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D0513" w14:textId="77777777" w:rsidR="00815FA0" w:rsidRDefault="00815FA0">
      <w:r>
        <w:separator/>
      </w:r>
    </w:p>
  </w:endnote>
  <w:endnote w:type="continuationSeparator" w:id="0">
    <w:p w14:paraId="1D0AADE9" w14:textId="77777777" w:rsidR="00815FA0" w:rsidRDefault="0081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EDFB6" w14:textId="77777777" w:rsidR="00FA5CF3" w:rsidRDefault="00FA5C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FF84A" w14:textId="77777777" w:rsidR="007C42AB" w:rsidRDefault="007C42AB" w:rsidP="001016B9">
    <w:pPr>
      <w:pStyle w:val="Fuzeile"/>
      <w:pBdr>
        <w:top w:val="single" w:sz="4" w:space="1" w:color="auto"/>
      </w:pBdr>
      <w:tabs>
        <w:tab w:val="right" w:pos="9027"/>
      </w:tabs>
    </w:pPr>
  </w:p>
  <w:p w14:paraId="7DE50C9D" w14:textId="77777777" w:rsidR="007C42AB" w:rsidRDefault="007C42AB" w:rsidP="007B7702">
    <w:pPr>
      <w:pStyle w:val="Fuzeile"/>
      <w:tabs>
        <w:tab w:val="right" w:pos="9027"/>
      </w:tabs>
    </w:pPr>
    <w:r>
      <w:t>Version 0.9 vom 23.12.2024</w:t>
    </w:r>
    <w:r>
      <w:ptab w:relativeTo="margin" w:alignment="center" w:leader="none"/>
    </w:r>
    <w:r>
      <w:t>RettZV „SWS“</w:t>
    </w:r>
    <w:r>
      <w:ptab w:relativeTo="margin" w:alignment="right" w:leader="none"/>
    </w: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15</w:t>
    </w:r>
    <w:r>
      <w:fldChar w:fldCharType="end"/>
    </w:r>
    <w:r>
      <w:t xml:space="preserve"> von </w:t>
    </w:r>
    <w:r w:rsidR="00EE0033">
      <w:fldChar w:fldCharType="begin"/>
    </w:r>
    <w:r w:rsidR="00EE0033">
      <w:instrText xml:space="preserve"> NUMPAGES   \* MERGEFORMAT </w:instrText>
    </w:r>
    <w:r w:rsidR="00EE0033">
      <w:fldChar w:fldCharType="separate"/>
    </w:r>
    <w:r>
      <w:rPr>
        <w:noProof/>
      </w:rPr>
      <w:t>15</w:t>
    </w:r>
    <w:r w:rsidR="00EE003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B6FB5" w14:textId="77777777" w:rsidR="00FA5CF3" w:rsidRDefault="00FA5CF3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7804613"/>
      <w:docPartObj>
        <w:docPartGallery w:val="Page Numbers (Top of Page)"/>
        <w:docPartUnique/>
      </w:docPartObj>
    </w:sdtPr>
    <w:sdtEndPr>
      <w:rPr>
        <w:rFonts w:cs="Calibri"/>
      </w:rPr>
    </w:sdtEndPr>
    <w:sdtContent>
      <w:p w14:paraId="4C0A5E8A" w14:textId="77777777" w:rsidR="007C42AB" w:rsidRPr="00251CE0" w:rsidRDefault="007C42AB" w:rsidP="007C42AB">
        <w:pPr>
          <w:pStyle w:val="Fuzeile"/>
          <w:rPr>
            <w:sz w:val="10"/>
            <w:szCs w:val="10"/>
          </w:rPr>
        </w:pPr>
      </w:p>
      <w:tbl>
        <w:tblPr>
          <w:tblStyle w:val="Tabellenraster"/>
          <w:tblW w:w="10207" w:type="dxa"/>
          <w:tblInd w:w="-318" w:type="dxa"/>
          <w:tblBorders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02"/>
          <w:gridCol w:w="2411"/>
          <w:gridCol w:w="4394"/>
        </w:tblGrid>
        <w:tr w:rsidR="007C42AB" w:rsidRPr="00EF2D70" w14:paraId="62278B32" w14:textId="77777777" w:rsidTr="00990B4F">
          <w:tc>
            <w:tcPr>
              <w:tcW w:w="3402" w:type="dxa"/>
              <w:tcBorders>
                <w:bottom w:val="nil"/>
              </w:tcBorders>
            </w:tcPr>
            <w:p w14:paraId="44D9A116" w14:textId="77777777" w:rsidR="007C42AB" w:rsidRPr="00EF2D70" w:rsidRDefault="007C42AB" w:rsidP="007C42AB">
              <w:pPr>
                <w:pStyle w:val="Fuzeile"/>
                <w:rPr>
                  <w:rFonts w:cs="Calibri"/>
                  <w:sz w:val="16"/>
                  <w:szCs w:val="16"/>
                </w:rPr>
              </w:pPr>
            </w:p>
          </w:tc>
          <w:tc>
            <w:tcPr>
              <w:tcW w:w="2411" w:type="dxa"/>
              <w:tcBorders>
                <w:bottom w:val="nil"/>
              </w:tcBorders>
            </w:tcPr>
            <w:p w14:paraId="6C05915F" w14:textId="77777777" w:rsidR="007C42AB" w:rsidRPr="00EF2D70" w:rsidRDefault="007C42AB" w:rsidP="007C42AB">
              <w:pPr>
                <w:pStyle w:val="Fuzeile"/>
                <w:rPr>
                  <w:rFonts w:cs="Calibri"/>
                  <w:sz w:val="16"/>
                  <w:szCs w:val="16"/>
                </w:rPr>
              </w:pPr>
            </w:p>
          </w:tc>
          <w:tc>
            <w:tcPr>
              <w:tcW w:w="4394" w:type="dxa"/>
              <w:tcBorders>
                <w:bottom w:val="nil"/>
              </w:tcBorders>
            </w:tcPr>
            <w:p w14:paraId="2CA6D52F" w14:textId="77777777" w:rsidR="007C42AB" w:rsidRPr="00EF2D70" w:rsidRDefault="007C42AB" w:rsidP="007C42AB">
              <w:pPr>
                <w:pStyle w:val="Fuzeile"/>
                <w:jc w:val="right"/>
                <w:rPr>
                  <w:rFonts w:cs="Calibri"/>
                  <w:sz w:val="8"/>
                  <w:szCs w:val="8"/>
                </w:rPr>
              </w:pPr>
            </w:p>
            <w:p w14:paraId="174D46AA" w14:textId="77777777" w:rsidR="007C42AB" w:rsidRPr="00EF2D70" w:rsidRDefault="007C42AB" w:rsidP="007C42AB">
              <w:pPr>
                <w:pStyle w:val="Fuzeile"/>
                <w:jc w:val="right"/>
                <w:rPr>
                  <w:rFonts w:cs="Calibri"/>
                  <w:sz w:val="16"/>
                  <w:szCs w:val="16"/>
                </w:rPr>
              </w:pPr>
              <w:r w:rsidRPr="00EF2D70">
                <w:rPr>
                  <w:rFonts w:cs="Calibri"/>
                  <w:sz w:val="16"/>
                  <w:szCs w:val="16"/>
                </w:rPr>
                <w:t>Konzept</w:t>
              </w:r>
              <w:r>
                <w:rPr>
                  <w:rFonts w:cs="Calibri"/>
                  <w:sz w:val="16"/>
                  <w:szCs w:val="16"/>
                </w:rPr>
                <w:t>vorgaben K</w:t>
              </w:r>
              <w:r>
                <w:rPr>
                  <w:sz w:val="16"/>
                  <w:szCs w:val="16"/>
                </w:rPr>
                <w:t>atSchutz und MANV</w:t>
              </w:r>
            </w:p>
            <w:p w14:paraId="0A9CB264" w14:textId="77777777" w:rsidR="007C42AB" w:rsidRPr="00EF2D70" w:rsidRDefault="007C42AB" w:rsidP="007C42AB">
              <w:pPr>
                <w:pStyle w:val="Fuzeile"/>
                <w:jc w:val="right"/>
                <w:rPr>
                  <w:rFonts w:cs="Calibri"/>
                  <w:sz w:val="16"/>
                  <w:szCs w:val="16"/>
                </w:rPr>
              </w:pPr>
              <w:r w:rsidRPr="00EF2D70">
                <w:rPr>
                  <w:rFonts w:cs="Calibri"/>
                  <w:sz w:val="16"/>
                  <w:szCs w:val="16"/>
                </w:rPr>
                <w:t>Version 0</w:t>
              </w:r>
              <w:r>
                <w:rPr>
                  <w:rFonts w:cs="Calibri"/>
                  <w:sz w:val="16"/>
                  <w:szCs w:val="16"/>
                </w:rPr>
                <w:t>.</w:t>
              </w:r>
              <w:r w:rsidRPr="00EF2D70">
                <w:rPr>
                  <w:rFonts w:cs="Calibri"/>
                  <w:sz w:val="16"/>
                  <w:szCs w:val="16"/>
                </w:rPr>
                <w:t>1; Stand:</w:t>
              </w:r>
              <w:r>
                <w:rPr>
                  <w:rFonts w:cs="Calibri"/>
                  <w:sz w:val="16"/>
                  <w:szCs w:val="16"/>
                </w:rPr>
                <w:fldChar w:fldCharType="begin"/>
              </w:r>
              <w:r>
                <w:rPr>
                  <w:rFonts w:cs="Calibri"/>
                  <w:sz w:val="16"/>
                  <w:szCs w:val="16"/>
                </w:rPr>
                <w:instrText xml:space="preserve"> TIME  \@ "dd.MM.yyyy" </w:instrText>
              </w:r>
              <w:r>
                <w:rPr>
                  <w:rFonts w:cs="Calibri"/>
                  <w:sz w:val="16"/>
                  <w:szCs w:val="16"/>
                </w:rPr>
                <w:fldChar w:fldCharType="separate"/>
              </w:r>
              <w:r w:rsidR="00EE0033">
                <w:rPr>
                  <w:rFonts w:cs="Calibri"/>
                  <w:noProof/>
                  <w:sz w:val="16"/>
                  <w:szCs w:val="16"/>
                </w:rPr>
                <w:t>09.05.2025</w:t>
              </w:r>
              <w:r>
                <w:rPr>
                  <w:rFonts w:cs="Calibri"/>
                  <w:sz w:val="16"/>
                  <w:szCs w:val="16"/>
                </w:rPr>
                <w:fldChar w:fldCharType="end"/>
              </w:r>
            </w:p>
            <w:sdt>
              <w:sdtPr>
                <w:rPr>
                  <w:rFonts w:cs="Calibri"/>
                  <w:sz w:val="16"/>
                  <w:szCs w:val="16"/>
                </w:rPr>
                <w:id w:val="1160586435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2"/>
                  <w:szCs w:val="22"/>
                </w:rPr>
              </w:sdtEndPr>
              <w:sdtContent>
                <w:p w14:paraId="38745682" w14:textId="6CD7A4A9" w:rsidR="007C42AB" w:rsidRPr="00EF2D70" w:rsidRDefault="007C42AB" w:rsidP="007C42AB">
                  <w:pPr>
                    <w:pStyle w:val="Fuzeile"/>
                    <w:jc w:val="right"/>
                    <w:rPr>
                      <w:rFonts w:cs="Calibri"/>
                    </w:rPr>
                  </w:pPr>
                  <w:r w:rsidRPr="00EF2D70">
                    <w:rPr>
                      <w:rFonts w:cs="Calibri"/>
                      <w:sz w:val="16"/>
                      <w:szCs w:val="16"/>
                    </w:rPr>
                    <w:t xml:space="preserve">Seite 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begin"/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instrText>PAGE</w:instrTex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cs="Calibri"/>
                      <w:bCs/>
                      <w:sz w:val="16"/>
                      <w:szCs w:val="16"/>
                    </w:rPr>
                    <w:t>1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end"/>
                  </w:r>
                  <w:r w:rsidRPr="00EF2D70">
                    <w:rPr>
                      <w:rFonts w:cs="Calibri"/>
                      <w:sz w:val="16"/>
                      <w:szCs w:val="16"/>
                    </w:rPr>
                    <w:t xml:space="preserve"> von 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begin"/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instrText>NUMPAGES</w:instrTex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cs="Calibri"/>
                      <w:bCs/>
                      <w:sz w:val="16"/>
                      <w:szCs w:val="16"/>
                    </w:rPr>
                    <w:t>2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tc>
        </w:tr>
      </w:tbl>
      <w:p w14:paraId="2213F26E" w14:textId="77777777" w:rsidR="007C42AB" w:rsidRPr="007C42AB" w:rsidRDefault="00EE0033">
        <w:pPr>
          <w:pStyle w:val="Fuzeile"/>
          <w:rPr>
            <w:rFonts w:cs="Calibri"/>
            <w:sz w:val="2"/>
            <w:szCs w:val="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0082579"/>
      <w:docPartObj>
        <w:docPartGallery w:val="Page Numbers (Top of Page)"/>
        <w:docPartUnique/>
      </w:docPartObj>
    </w:sdtPr>
    <w:sdtEndPr>
      <w:rPr>
        <w:rFonts w:cs="Calibri"/>
      </w:rPr>
    </w:sdtEndPr>
    <w:sdtContent>
      <w:p w14:paraId="4FC6CEBA" w14:textId="77777777" w:rsidR="002A343D" w:rsidRPr="00251CE0" w:rsidRDefault="002A343D" w:rsidP="002A343D">
        <w:pPr>
          <w:pStyle w:val="Fuzeile"/>
          <w:rPr>
            <w:sz w:val="10"/>
            <w:szCs w:val="10"/>
          </w:rPr>
        </w:pPr>
      </w:p>
      <w:tbl>
        <w:tblPr>
          <w:tblStyle w:val="Tabellenraster"/>
          <w:tblW w:w="10207" w:type="dxa"/>
          <w:tblInd w:w="-318" w:type="dxa"/>
          <w:tblBorders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02"/>
          <w:gridCol w:w="2411"/>
          <w:gridCol w:w="4394"/>
        </w:tblGrid>
        <w:tr w:rsidR="002A343D" w:rsidRPr="00EF2D70" w14:paraId="18A0BB67" w14:textId="77777777" w:rsidTr="00E9641D">
          <w:tc>
            <w:tcPr>
              <w:tcW w:w="3402" w:type="dxa"/>
              <w:tcBorders>
                <w:bottom w:val="nil"/>
              </w:tcBorders>
            </w:tcPr>
            <w:p w14:paraId="18F59FD2" w14:textId="77777777" w:rsidR="002A343D" w:rsidRPr="00EF2D70" w:rsidRDefault="002A343D" w:rsidP="002A343D">
              <w:pPr>
                <w:pStyle w:val="Fuzeile"/>
                <w:rPr>
                  <w:rFonts w:cs="Calibri"/>
                  <w:sz w:val="16"/>
                  <w:szCs w:val="16"/>
                </w:rPr>
              </w:pPr>
            </w:p>
          </w:tc>
          <w:tc>
            <w:tcPr>
              <w:tcW w:w="2411" w:type="dxa"/>
              <w:tcBorders>
                <w:bottom w:val="nil"/>
              </w:tcBorders>
            </w:tcPr>
            <w:p w14:paraId="2201047F" w14:textId="77777777" w:rsidR="002A343D" w:rsidRPr="00EF2D70" w:rsidRDefault="002A343D" w:rsidP="002A343D">
              <w:pPr>
                <w:pStyle w:val="Fuzeile"/>
                <w:rPr>
                  <w:rFonts w:cs="Calibri"/>
                  <w:sz w:val="16"/>
                  <w:szCs w:val="16"/>
                </w:rPr>
              </w:pPr>
            </w:p>
          </w:tc>
          <w:tc>
            <w:tcPr>
              <w:tcW w:w="4394" w:type="dxa"/>
              <w:tcBorders>
                <w:bottom w:val="nil"/>
              </w:tcBorders>
            </w:tcPr>
            <w:p w14:paraId="1C16415F" w14:textId="77777777" w:rsidR="002A343D" w:rsidRPr="00EF2D70" w:rsidRDefault="002A343D" w:rsidP="002A343D">
              <w:pPr>
                <w:pStyle w:val="Fuzeile"/>
                <w:jc w:val="right"/>
                <w:rPr>
                  <w:rFonts w:cs="Calibri"/>
                  <w:sz w:val="8"/>
                  <w:szCs w:val="8"/>
                </w:rPr>
              </w:pPr>
            </w:p>
            <w:p w14:paraId="1CD6AD0F" w14:textId="77777777" w:rsidR="002A343D" w:rsidRPr="00EF2D70" w:rsidRDefault="002A343D" w:rsidP="002A343D">
              <w:pPr>
                <w:pStyle w:val="Fuzeile"/>
                <w:jc w:val="right"/>
                <w:rPr>
                  <w:rFonts w:cs="Calibri"/>
                  <w:sz w:val="16"/>
                  <w:szCs w:val="16"/>
                </w:rPr>
              </w:pPr>
              <w:r w:rsidRPr="00EF2D70">
                <w:rPr>
                  <w:rFonts w:cs="Calibri"/>
                  <w:sz w:val="16"/>
                  <w:szCs w:val="16"/>
                </w:rPr>
                <w:t>Konzept</w:t>
              </w:r>
              <w:r w:rsidR="0071568A">
                <w:rPr>
                  <w:rFonts w:cs="Calibri"/>
                  <w:sz w:val="16"/>
                  <w:szCs w:val="16"/>
                </w:rPr>
                <w:t>vorgaben</w:t>
              </w:r>
              <w:r>
                <w:rPr>
                  <w:sz w:val="16"/>
                  <w:szCs w:val="16"/>
                </w:rPr>
                <w:t xml:space="preserve"> MANV</w:t>
              </w:r>
            </w:p>
            <w:p w14:paraId="72B9E03A" w14:textId="77777777" w:rsidR="002A343D" w:rsidRPr="00EF2D70" w:rsidRDefault="0071568A" w:rsidP="002A343D">
              <w:pPr>
                <w:pStyle w:val="Fuzeile"/>
                <w:jc w:val="right"/>
                <w:rPr>
                  <w:rFonts w:cs="Calibri"/>
                  <w:sz w:val="16"/>
                  <w:szCs w:val="16"/>
                </w:rPr>
              </w:pPr>
              <w:r>
                <w:rPr>
                  <w:rFonts w:cs="Calibri"/>
                  <w:sz w:val="16"/>
                  <w:szCs w:val="16"/>
                </w:rPr>
                <w:t xml:space="preserve">Version </w:t>
              </w:r>
              <w:r w:rsidR="002A343D" w:rsidRPr="00EF2D70">
                <w:rPr>
                  <w:rFonts w:cs="Calibri"/>
                  <w:sz w:val="16"/>
                  <w:szCs w:val="16"/>
                </w:rPr>
                <w:t>1</w:t>
              </w:r>
              <w:r>
                <w:rPr>
                  <w:rFonts w:cs="Calibri"/>
                  <w:sz w:val="16"/>
                  <w:szCs w:val="16"/>
                </w:rPr>
                <w:t>.0</w:t>
              </w:r>
            </w:p>
            <w:sdt>
              <w:sdtPr>
                <w:rPr>
                  <w:rFonts w:cs="Calibri"/>
                  <w:sz w:val="16"/>
                  <w:szCs w:val="16"/>
                </w:rPr>
                <w:id w:val="-1258747113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2"/>
                  <w:szCs w:val="22"/>
                </w:rPr>
              </w:sdtEndPr>
              <w:sdtContent>
                <w:p w14:paraId="5FDC11B8" w14:textId="08F3FDF4" w:rsidR="002A343D" w:rsidRPr="00EF2D70" w:rsidRDefault="002A343D" w:rsidP="002A343D">
                  <w:pPr>
                    <w:pStyle w:val="Fuzeile"/>
                    <w:jc w:val="right"/>
                    <w:rPr>
                      <w:rFonts w:cs="Calibri"/>
                    </w:rPr>
                  </w:pPr>
                  <w:r w:rsidRPr="00EF2D70">
                    <w:rPr>
                      <w:rFonts w:cs="Calibri"/>
                      <w:sz w:val="16"/>
                      <w:szCs w:val="16"/>
                    </w:rPr>
                    <w:t xml:space="preserve">Seite 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begin"/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instrText>PAGE</w:instrTex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separate"/>
                  </w:r>
                  <w:r w:rsidR="0071568A">
                    <w:rPr>
                      <w:rFonts w:cs="Calibri"/>
                      <w:bCs/>
                      <w:noProof/>
                      <w:sz w:val="16"/>
                      <w:szCs w:val="16"/>
                    </w:rPr>
                    <w:t>2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end"/>
                  </w:r>
                  <w:r w:rsidRPr="00EF2D70">
                    <w:rPr>
                      <w:rFonts w:cs="Calibri"/>
                      <w:sz w:val="16"/>
                      <w:szCs w:val="16"/>
                    </w:rPr>
                    <w:t xml:space="preserve"> von 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begin"/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instrText>NUMPAGES</w:instrTex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separate"/>
                  </w:r>
                  <w:r w:rsidR="0071568A">
                    <w:rPr>
                      <w:rFonts w:cs="Calibri"/>
                      <w:bCs/>
                      <w:noProof/>
                      <w:sz w:val="16"/>
                      <w:szCs w:val="16"/>
                    </w:rPr>
                    <w:t>2</w:t>
                  </w:r>
                  <w:r w:rsidRPr="00EF2D70">
                    <w:rPr>
                      <w:rFonts w:cs="Calibri"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tc>
        </w:tr>
      </w:tbl>
      <w:p w14:paraId="6942260C" w14:textId="77777777" w:rsidR="00815FA0" w:rsidRPr="002A343D" w:rsidRDefault="00EE0033" w:rsidP="002A343D">
        <w:pPr>
          <w:pStyle w:val="Fuzeile"/>
          <w:rPr>
            <w:rFonts w:cs="Calibri"/>
            <w:sz w:val="2"/>
            <w:szCs w:val="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92F13" w14:textId="77777777" w:rsidR="00815FA0" w:rsidRDefault="00815FA0">
      <w:r>
        <w:separator/>
      </w:r>
    </w:p>
  </w:footnote>
  <w:footnote w:type="continuationSeparator" w:id="0">
    <w:p w14:paraId="4094065C" w14:textId="77777777" w:rsidR="00815FA0" w:rsidRDefault="0081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A2D55" w14:textId="77777777" w:rsidR="00FA5CF3" w:rsidRDefault="00FA5C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F7097" w14:textId="77777777" w:rsidR="007C42AB" w:rsidRDefault="007C42AB" w:rsidP="007B7702">
    <w:pPr>
      <w:pStyle w:val="Kopfzeile"/>
      <w:rPr>
        <w:noProof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67456" behindDoc="1" locked="0" layoutInCell="1" allowOverlap="1" wp14:anchorId="7561C39D" wp14:editId="429A5BFD">
          <wp:simplePos x="0" y="0"/>
          <wp:positionH relativeFrom="margin">
            <wp:align>right</wp:align>
          </wp:positionH>
          <wp:positionV relativeFrom="page">
            <wp:posOffset>262072</wp:posOffset>
          </wp:positionV>
          <wp:extent cx="1310397" cy="508128"/>
          <wp:effectExtent l="0" t="0" r="4445" b="6350"/>
          <wp:wrapNone/>
          <wp:docPr id="2" name="Bild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713" t="2321" r="4010" b="7244"/>
                  <a:stretch/>
                </pic:blipFill>
                <pic:spPr bwMode="auto">
                  <a:xfrm>
                    <a:off x="0" y="0"/>
                    <a:ext cx="1310397" cy="5081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EF1D6E" w14:textId="77777777" w:rsidR="007C42AB" w:rsidRDefault="007C42AB">
    <w:pPr>
      <w:pStyle w:val="Kopfzeile"/>
      <w:rPr>
        <w:sz w:val="20"/>
      </w:rPr>
    </w:pPr>
    <w:r w:rsidRPr="00C63F73">
      <w:rPr>
        <w:sz w:val="20"/>
      </w:rPr>
      <w:t>L</w:t>
    </w:r>
    <w:r>
      <w:rPr>
        <w:sz w:val="20"/>
      </w:rPr>
      <w:t>eistungsbeschreibung Auswahlverfahren</w:t>
    </w:r>
    <w:r w:rsidRPr="00C63F73">
      <w:rPr>
        <w:sz w:val="20"/>
      </w:rPr>
      <w:t xml:space="preserve"> R</w:t>
    </w:r>
    <w:r>
      <w:rPr>
        <w:sz w:val="20"/>
      </w:rPr>
      <w:t>ettungsdienst 2025</w:t>
    </w:r>
  </w:p>
  <w:p w14:paraId="4548F73A" w14:textId="77777777" w:rsidR="007C42AB" w:rsidRDefault="007C42AB" w:rsidP="001016B9">
    <w:pPr>
      <w:pStyle w:val="Kopfzeile"/>
      <w:pBdr>
        <w:bottom w:val="single" w:sz="4" w:space="1" w:color="auto"/>
        <w:between w:val="single" w:sz="4" w:space="1" w:color="auto"/>
      </w:pBdr>
      <w:rPr>
        <w:sz w:val="20"/>
      </w:rPr>
    </w:pPr>
  </w:p>
  <w:p w14:paraId="1B4145FD" w14:textId="77777777" w:rsidR="007C42AB" w:rsidRPr="007B7702" w:rsidRDefault="007C42AB" w:rsidP="001016B9">
    <w:pPr>
      <w:pStyle w:val="Kopfzeile"/>
      <w:pBdr>
        <w:between w:val="single" w:sz="4" w:space="1" w:color="auto"/>
      </w:pBdr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D7D97" w14:textId="77777777" w:rsidR="00FA5CF3" w:rsidRDefault="00FA5CF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E916" w14:textId="77777777" w:rsidR="00527B5E" w:rsidRDefault="00527B5E" w:rsidP="007B7702">
    <w:pPr>
      <w:pStyle w:val="Kopfzeile"/>
      <w:rPr>
        <w:noProof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36C7DFCA" wp14:editId="2CE10AEC">
          <wp:simplePos x="0" y="0"/>
          <wp:positionH relativeFrom="margin">
            <wp:align>right</wp:align>
          </wp:positionH>
          <wp:positionV relativeFrom="page">
            <wp:posOffset>262072</wp:posOffset>
          </wp:positionV>
          <wp:extent cx="1310397" cy="508128"/>
          <wp:effectExtent l="0" t="0" r="4445" b="6350"/>
          <wp:wrapNone/>
          <wp:docPr id="6" name="Bild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713" t="2321" r="4010" b="7244"/>
                  <a:stretch/>
                </pic:blipFill>
                <pic:spPr bwMode="auto">
                  <a:xfrm>
                    <a:off x="0" y="0"/>
                    <a:ext cx="1310397" cy="5081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E6A166" w14:textId="77777777" w:rsidR="00527B5E" w:rsidRDefault="00527B5E">
    <w:pPr>
      <w:pStyle w:val="Kopfzeile"/>
      <w:rPr>
        <w:sz w:val="20"/>
      </w:rPr>
    </w:pPr>
    <w:r w:rsidRPr="00C63F73">
      <w:rPr>
        <w:sz w:val="20"/>
      </w:rPr>
      <w:t>L</w:t>
    </w:r>
    <w:r>
      <w:rPr>
        <w:sz w:val="20"/>
      </w:rPr>
      <w:t>eistungsbeschreibung Auswahlverfahren</w:t>
    </w:r>
    <w:r w:rsidRPr="00C63F73">
      <w:rPr>
        <w:sz w:val="20"/>
      </w:rPr>
      <w:t xml:space="preserve"> R</w:t>
    </w:r>
    <w:r>
      <w:rPr>
        <w:sz w:val="20"/>
      </w:rPr>
      <w:t>ettungsdienst 2025</w:t>
    </w:r>
  </w:p>
  <w:p w14:paraId="32CA8692" w14:textId="77777777" w:rsidR="00527B5E" w:rsidRDefault="00527B5E" w:rsidP="001016B9">
    <w:pPr>
      <w:pStyle w:val="Kopfzeile"/>
      <w:pBdr>
        <w:bottom w:val="single" w:sz="4" w:space="1" w:color="auto"/>
        <w:between w:val="single" w:sz="4" w:space="1" w:color="auto"/>
      </w:pBdr>
      <w:rPr>
        <w:sz w:val="20"/>
      </w:rPr>
    </w:pPr>
  </w:p>
  <w:p w14:paraId="1E995194" w14:textId="77777777" w:rsidR="00527B5E" w:rsidRPr="007B7702" w:rsidRDefault="00527B5E" w:rsidP="001016B9">
    <w:pPr>
      <w:pStyle w:val="Kopfzeile"/>
      <w:pBdr>
        <w:between w:val="single" w:sz="4" w:space="1" w:color="auto"/>
      </w:pBdr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E7DA4" w14:textId="77777777" w:rsidR="00815FA0" w:rsidRDefault="00815FA0" w:rsidP="00C63F73">
    <w:pPr>
      <w:pStyle w:val="Kopfzeile"/>
      <w:rPr>
        <w:noProof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506CBE99" wp14:editId="76D8DCA1">
          <wp:simplePos x="0" y="0"/>
          <wp:positionH relativeFrom="margin">
            <wp:align>right</wp:align>
          </wp:positionH>
          <wp:positionV relativeFrom="page">
            <wp:posOffset>262072</wp:posOffset>
          </wp:positionV>
          <wp:extent cx="1310397" cy="508128"/>
          <wp:effectExtent l="0" t="0" r="4445" b="6350"/>
          <wp:wrapNone/>
          <wp:docPr id="5" name="Bild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713" t="2321" r="4010" b="7244"/>
                  <a:stretch/>
                </pic:blipFill>
                <pic:spPr bwMode="auto">
                  <a:xfrm>
                    <a:off x="0" y="0"/>
                    <a:ext cx="1310397" cy="5081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6E0E7" w14:textId="77777777" w:rsidR="00815FA0" w:rsidRPr="00C63F73" w:rsidRDefault="00815FA0" w:rsidP="00C63F73">
    <w:pPr>
      <w:pStyle w:val="Kopfzeile"/>
      <w:rPr>
        <w:sz w:val="20"/>
      </w:rPr>
    </w:pPr>
    <w:r w:rsidRPr="00C63F73">
      <w:rPr>
        <w:sz w:val="20"/>
      </w:rPr>
      <w:t>L</w:t>
    </w:r>
    <w:r>
      <w:rPr>
        <w:sz w:val="20"/>
      </w:rPr>
      <w:t>eistungsbeschreibung</w:t>
    </w:r>
    <w:r w:rsidRPr="00C63F73">
      <w:rPr>
        <w:sz w:val="20"/>
      </w:rPr>
      <w:t xml:space="preserve"> V</w:t>
    </w:r>
    <w:r>
      <w:rPr>
        <w:sz w:val="20"/>
      </w:rPr>
      <w:t>ergabeverfahren</w:t>
    </w:r>
    <w:r w:rsidRPr="00C63F73">
      <w:rPr>
        <w:sz w:val="20"/>
      </w:rPr>
      <w:t xml:space="preserve"> R</w:t>
    </w:r>
    <w:r>
      <w:rPr>
        <w:sz w:val="20"/>
      </w:rPr>
      <w:t>ettungsdienst</w:t>
    </w:r>
    <w:r w:rsidR="008154B6">
      <w:rPr>
        <w:sz w:val="20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02AD12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A2C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8A1DD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78426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16BD6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BCB5B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B284F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8E418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EC1DA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2E321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77C2A"/>
    <w:multiLevelType w:val="hybridMultilevel"/>
    <w:tmpl w:val="675A7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A451A1"/>
    <w:multiLevelType w:val="hybridMultilevel"/>
    <w:tmpl w:val="076AC882"/>
    <w:lvl w:ilvl="0" w:tplc="769EE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66A33"/>
    <w:multiLevelType w:val="hybridMultilevel"/>
    <w:tmpl w:val="F7C6172E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164C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AC42221"/>
    <w:multiLevelType w:val="hybridMultilevel"/>
    <w:tmpl w:val="0C9C2742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573C1F"/>
    <w:multiLevelType w:val="hybridMultilevel"/>
    <w:tmpl w:val="28C0B90E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620970"/>
    <w:multiLevelType w:val="hybridMultilevel"/>
    <w:tmpl w:val="921E06DE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D4E07"/>
    <w:multiLevelType w:val="hybridMultilevel"/>
    <w:tmpl w:val="C480DD9A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12361"/>
    <w:multiLevelType w:val="hybridMultilevel"/>
    <w:tmpl w:val="E788CDAE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F623C"/>
    <w:multiLevelType w:val="hybridMultilevel"/>
    <w:tmpl w:val="A1629EF8"/>
    <w:lvl w:ilvl="0" w:tplc="769EE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0C6E57"/>
    <w:multiLevelType w:val="hybridMultilevel"/>
    <w:tmpl w:val="7B04A8B4"/>
    <w:lvl w:ilvl="0" w:tplc="769EE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C5B69"/>
    <w:multiLevelType w:val="hybridMultilevel"/>
    <w:tmpl w:val="5C78E110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E4B7C"/>
    <w:multiLevelType w:val="hybridMultilevel"/>
    <w:tmpl w:val="2912FB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275C9"/>
    <w:multiLevelType w:val="hybridMultilevel"/>
    <w:tmpl w:val="02D0341A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527B5"/>
    <w:multiLevelType w:val="hybridMultilevel"/>
    <w:tmpl w:val="37180E8C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F152D"/>
    <w:multiLevelType w:val="hybridMultilevel"/>
    <w:tmpl w:val="4A58A42E"/>
    <w:lvl w:ilvl="0" w:tplc="769EE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0C7161"/>
    <w:multiLevelType w:val="multilevel"/>
    <w:tmpl w:val="0A221C96"/>
    <w:lvl w:ilvl="0">
      <w:start w:val="1"/>
      <w:numFmt w:val="decimal"/>
      <w:pStyle w:val="berschrift1"/>
      <w:isLgl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Times New Roman" w:hint="default"/>
        <w:sz w:val="32"/>
      </w:rPr>
    </w:lvl>
    <w:lvl w:ilvl="1">
      <w:start w:val="1"/>
      <w:numFmt w:val="decimal"/>
      <w:pStyle w:val="berschrift2"/>
      <w:isLgl/>
      <w:lvlText w:val="%1.%2."/>
      <w:lvlJc w:val="left"/>
      <w:pPr>
        <w:tabs>
          <w:tab w:val="num" w:pos="641"/>
        </w:tabs>
        <w:ind w:left="641" w:hanging="357"/>
      </w:pPr>
      <w:rPr>
        <w:rFonts w:ascii="Calibri" w:hAnsi="Calibri" w:hint="default"/>
      </w:rPr>
    </w:lvl>
    <w:lvl w:ilvl="2">
      <w:start w:val="1"/>
      <w:numFmt w:val="decimal"/>
      <w:pStyle w:val="berschrift3"/>
      <w:isLgl/>
      <w:lvlText w:val="%1.%2.%3."/>
      <w:lvlJc w:val="left"/>
      <w:pPr>
        <w:tabs>
          <w:tab w:val="num" w:pos="1071"/>
        </w:tabs>
        <w:ind w:left="1071" w:hanging="357"/>
      </w:pPr>
      <w:rPr>
        <w:rFonts w:ascii="Calibri" w:hAnsi="Calibri" w:hint="default"/>
        <w:sz w:val="24"/>
      </w:rPr>
    </w:lvl>
    <w:lvl w:ilvl="3">
      <w:start w:val="1"/>
      <w:numFmt w:val="decimal"/>
      <w:pStyle w:val="berschrift4"/>
      <w:isLgl/>
      <w:lvlText w:val="%1.%2.%3.%4.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decimal"/>
      <w:pStyle w:val="berschrift5"/>
      <w:isLgl/>
      <w:lvlText w:val="%1.%2.%3.%4.%5.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27" w15:restartNumberingAfterBreak="0">
    <w:nsid w:val="3B363ECB"/>
    <w:multiLevelType w:val="hybridMultilevel"/>
    <w:tmpl w:val="24B45922"/>
    <w:lvl w:ilvl="0" w:tplc="A3742A08">
      <w:start w:val="3"/>
      <w:numFmt w:val="bullet"/>
      <w:lvlText w:val="•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68935E3"/>
    <w:multiLevelType w:val="hybridMultilevel"/>
    <w:tmpl w:val="C7602FD6"/>
    <w:lvl w:ilvl="0" w:tplc="769EED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7497DFA"/>
    <w:multiLevelType w:val="hybridMultilevel"/>
    <w:tmpl w:val="6408F01A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B67C4B"/>
    <w:multiLevelType w:val="multilevel"/>
    <w:tmpl w:val="04090023"/>
    <w:styleLink w:val="ArtikelAbschnitt"/>
    <w:lvl w:ilvl="0">
      <w:start w:val="1"/>
      <w:numFmt w:val="upperRoman"/>
      <w:lvlText w:val="Article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542D0786"/>
    <w:multiLevelType w:val="hybridMultilevel"/>
    <w:tmpl w:val="B2A2A1F0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C341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7D84777"/>
    <w:multiLevelType w:val="hybridMultilevel"/>
    <w:tmpl w:val="A8F2DC0A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4102B"/>
    <w:multiLevelType w:val="hybridMultilevel"/>
    <w:tmpl w:val="056AEDBC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F29DE"/>
    <w:multiLevelType w:val="hybridMultilevel"/>
    <w:tmpl w:val="68E0D51E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EF7B97"/>
    <w:multiLevelType w:val="hybridMultilevel"/>
    <w:tmpl w:val="4028CD9E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B61C6"/>
    <w:multiLevelType w:val="hybridMultilevel"/>
    <w:tmpl w:val="BB8692D0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D1ADE"/>
    <w:multiLevelType w:val="hybridMultilevel"/>
    <w:tmpl w:val="ED5099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77597"/>
    <w:multiLevelType w:val="hybridMultilevel"/>
    <w:tmpl w:val="D2467658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A5B7E7D"/>
    <w:multiLevelType w:val="hybridMultilevel"/>
    <w:tmpl w:val="ADEE1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3545D"/>
    <w:multiLevelType w:val="hybridMultilevel"/>
    <w:tmpl w:val="B7A0E568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C6C99"/>
    <w:multiLevelType w:val="hybridMultilevel"/>
    <w:tmpl w:val="0D78FF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3F4E1A"/>
    <w:multiLevelType w:val="hybridMultilevel"/>
    <w:tmpl w:val="15EC3D38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4135C"/>
    <w:multiLevelType w:val="hybridMultilevel"/>
    <w:tmpl w:val="4F607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D1CBF"/>
    <w:multiLevelType w:val="hybridMultilevel"/>
    <w:tmpl w:val="FDDEE46A"/>
    <w:lvl w:ilvl="0" w:tplc="A3742A08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637027"/>
    <w:multiLevelType w:val="hybridMultilevel"/>
    <w:tmpl w:val="A7841F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13"/>
  </w:num>
  <w:num w:numId="13">
    <w:abstractNumId w:val="30"/>
  </w:num>
  <w:num w:numId="14">
    <w:abstractNumId w:val="16"/>
  </w:num>
  <w:num w:numId="15">
    <w:abstractNumId w:val="12"/>
  </w:num>
  <w:num w:numId="16">
    <w:abstractNumId w:val="35"/>
  </w:num>
  <w:num w:numId="17">
    <w:abstractNumId w:val="21"/>
  </w:num>
  <w:num w:numId="18">
    <w:abstractNumId w:val="37"/>
  </w:num>
  <w:num w:numId="19">
    <w:abstractNumId w:val="29"/>
  </w:num>
  <w:num w:numId="20">
    <w:abstractNumId w:val="22"/>
  </w:num>
  <w:num w:numId="21">
    <w:abstractNumId w:val="40"/>
  </w:num>
  <w:num w:numId="22">
    <w:abstractNumId w:val="44"/>
  </w:num>
  <w:num w:numId="23">
    <w:abstractNumId w:val="38"/>
  </w:num>
  <w:num w:numId="24">
    <w:abstractNumId w:val="46"/>
  </w:num>
  <w:num w:numId="25">
    <w:abstractNumId w:val="42"/>
  </w:num>
  <w:num w:numId="26">
    <w:abstractNumId w:val="10"/>
  </w:num>
  <w:num w:numId="27">
    <w:abstractNumId w:val="11"/>
  </w:num>
  <w:num w:numId="28">
    <w:abstractNumId w:val="39"/>
  </w:num>
  <w:num w:numId="29">
    <w:abstractNumId w:val="31"/>
  </w:num>
  <w:num w:numId="30">
    <w:abstractNumId w:val="20"/>
  </w:num>
  <w:num w:numId="31">
    <w:abstractNumId w:val="19"/>
  </w:num>
  <w:num w:numId="32">
    <w:abstractNumId w:val="25"/>
  </w:num>
  <w:num w:numId="33">
    <w:abstractNumId w:val="28"/>
  </w:num>
  <w:num w:numId="34">
    <w:abstractNumId w:val="27"/>
  </w:num>
  <w:num w:numId="35">
    <w:abstractNumId w:val="45"/>
  </w:num>
  <w:num w:numId="36">
    <w:abstractNumId w:val="43"/>
  </w:num>
  <w:num w:numId="37">
    <w:abstractNumId w:val="23"/>
  </w:num>
  <w:num w:numId="38">
    <w:abstractNumId w:val="14"/>
  </w:num>
  <w:num w:numId="39">
    <w:abstractNumId w:val="17"/>
  </w:num>
  <w:num w:numId="40">
    <w:abstractNumId w:val="36"/>
  </w:num>
  <w:num w:numId="41">
    <w:abstractNumId w:val="24"/>
  </w:num>
  <w:num w:numId="42">
    <w:abstractNumId w:val="18"/>
  </w:num>
  <w:num w:numId="43">
    <w:abstractNumId w:val="34"/>
  </w:num>
  <w:num w:numId="44">
    <w:abstractNumId w:val="41"/>
  </w:num>
  <w:num w:numId="45">
    <w:abstractNumId w:val="15"/>
  </w:num>
  <w:num w:numId="46">
    <w:abstractNumId w:val="33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</w:num>
  <w:num w:numId="51">
    <w:abstractNumId w:val="26"/>
  </w:num>
  <w:num w:numId="52">
    <w:abstractNumId w:val="26"/>
  </w:num>
  <w:num w:numId="53">
    <w:abstractNumId w:val="26"/>
  </w:num>
  <w:num w:numId="54">
    <w:abstractNumId w:val="2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revisionView w:inkAnnotations="0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54"/>
    <w:rsid w:val="000037BF"/>
    <w:rsid w:val="000242E1"/>
    <w:rsid w:val="000716CA"/>
    <w:rsid w:val="00075458"/>
    <w:rsid w:val="0007689B"/>
    <w:rsid w:val="000B6EDC"/>
    <w:rsid w:val="000C683E"/>
    <w:rsid w:val="000E7B27"/>
    <w:rsid w:val="000F2919"/>
    <w:rsid w:val="001016B9"/>
    <w:rsid w:val="0011335B"/>
    <w:rsid w:val="001205B4"/>
    <w:rsid w:val="00145DD5"/>
    <w:rsid w:val="001A49C6"/>
    <w:rsid w:val="001A511C"/>
    <w:rsid w:val="001B01B5"/>
    <w:rsid w:val="001B2683"/>
    <w:rsid w:val="001B5299"/>
    <w:rsid w:val="001C406C"/>
    <w:rsid w:val="001C7827"/>
    <w:rsid w:val="001D3781"/>
    <w:rsid w:val="001E025E"/>
    <w:rsid w:val="001E3080"/>
    <w:rsid w:val="001E42A1"/>
    <w:rsid w:val="00210840"/>
    <w:rsid w:val="00215491"/>
    <w:rsid w:val="002211BD"/>
    <w:rsid w:val="00223F7A"/>
    <w:rsid w:val="00227847"/>
    <w:rsid w:val="002331F6"/>
    <w:rsid w:val="00236041"/>
    <w:rsid w:val="00246E7E"/>
    <w:rsid w:val="00253BF2"/>
    <w:rsid w:val="0027762F"/>
    <w:rsid w:val="002853AC"/>
    <w:rsid w:val="0029647F"/>
    <w:rsid w:val="00296FF7"/>
    <w:rsid w:val="002A28A4"/>
    <w:rsid w:val="002A343D"/>
    <w:rsid w:val="002A69B5"/>
    <w:rsid w:val="002A6A59"/>
    <w:rsid w:val="002B1550"/>
    <w:rsid w:val="002D32D2"/>
    <w:rsid w:val="002D446D"/>
    <w:rsid w:val="002D49D6"/>
    <w:rsid w:val="002D7D0E"/>
    <w:rsid w:val="002E0CD5"/>
    <w:rsid w:val="002F2284"/>
    <w:rsid w:val="002F74A6"/>
    <w:rsid w:val="00302D4D"/>
    <w:rsid w:val="00317915"/>
    <w:rsid w:val="003223C4"/>
    <w:rsid w:val="00352481"/>
    <w:rsid w:val="00364022"/>
    <w:rsid w:val="003721BB"/>
    <w:rsid w:val="00374DFF"/>
    <w:rsid w:val="00376572"/>
    <w:rsid w:val="0038523F"/>
    <w:rsid w:val="00386C5C"/>
    <w:rsid w:val="003A4A9A"/>
    <w:rsid w:val="003B6DB2"/>
    <w:rsid w:val="003C12BC"/>
    <w:rsid w:val="003D42B0"/>
    <w:rsid w:val="003E0FDA"/>
    <w:rsid w:val="003E19D9"/>
    <w:rsid w:val="003E3E07"/>
    <w:rsid w:val="003E576A"/>
    <w:rsid w:val="003F7B09"/>
    <w:rsid w:val="0040694F"/>
    <w:rsid w:val="00410137"/>
    <w:rsid w:val="00412E58"/>
    <w:rsid w:val="00413D6D"/>
    <w:rsid w:val="004256C9"/>
    <w:rsid w:val="0043356C"/>
    <w:rsid w:val="00435DA3"/>
    <w:rsid w:val="0043721B"/>
    <w:rsid w:val="004600F3"/>
    <w:rsid w:val="00470E34"/>
    <w:rsid w:val="004745FB"/>
    <w:rsid w:val="00493EA4"/>
    <w:rsid w:val="00493EF6"/>
    <w:rsid w:val="004A47E2"/>
    <w:rsid w:val="004A5CB3"/>
    <w:rsid w:val="004A7ABB"/>
    <w:rsid w:val="004B226D"/>
    <w:rsid w:val="004B33FA"/>
    <w:rsid w:val="004B4BE4"/>
    <w:rsid w:val="004C5E23"/>
    <w:rsid w:val="004C7CC5"/>
    <w:rsid w:val="004E31E1"/>
    <w:rsid w:val="004F32F7"/>
    <w:rsid w:val="0050649C"/>
    <w:rsid w:val="005161CE"/>
    <w:rsid w:val="005228C6"/>
    <w:rsid w:val="00527B5E"/>
    <w:rsid w:val="005436FF"/>
    <w:rsid w:val="00544E7D"/>
    <w:rsid w:val="00553EE1"/>
    <w:rsid w:val="00573BDB"/>
    <w:rsid w:val="00574FB4"/>
    <w:rsid w:val="00577C43"/>
    <w:rsid w:val="00582778"/>
    <w:rsid w:val="00591624"/>
    <w:rsid w:val="005A2785"/>
    <w:rsid w:val="005B39C2"/>
    <w:rsid w:val="005B5026"/>
    <w:rsid w:val="005C2F42"/>
    <w:rsid w:val="005D513F"/>
    <w:rsid w:val="005E1866"/>
    <w:rsid w:val="005E334B"/>
    <w:rsid w:val="005F020C"/>
    <w:rsid w:val="005F0B98"/>
    <w:rsid w:val="005F2F6B"/>
    <w:rsid w:val="005F420D"/>
    <w:rsid w:val="0060162B"/>
    <w:rsid w:val="00607AAE"/>
    <w:rsid w:val="00632ADB"/>
    <w:rsid w:val="00646918"/>
    <w:rsid w:val="006535AD"/>
    <w:rsid w:val="0066185E"/>
    <w:rsid w:val="00665519"/>
    <w:rsid w:val="00667CC4"/>
    <w:rsid w:val="00685954"/>
    <w:rsid w:val="00691A52"/>
    <w:rsid w:val="006A26EC"/>
    <w:rsid w:val="006B080C"/>
    <w:rsid w:val="006B0A5B"/>
    <w:rsid w:val="006D36CA"/>
    <w:rsid w:val="007150F3"/>
    <w:rsid w:val="0071568A"/>
    <w:rsid w:val="00752C0C"/>
    <w:rsid w:val="007641DD"/>
    <w:rsid w:val="00776C7B"/>
    <w:rsid w:val="00776F13"/>
    <w:rsid w:val="00781C24"/>
    <w:rsid w:val="00781E99"/>
    <w:rsid w:val="007960DF"/>
    <w:rsid w:val="00797061"/>
    <w:rsid w:val="007A34D4"/>
    <w:rsid w:val="007B1322"/>
    <w:rsid w:val="007B7702"/>
    <w:rsid w:val="007C04A7"/>
    <w:rsid w:val="007C2A36"/>
    <w:rsid w:val="007C3300"/>
    <w:rsid w:val="007C42AB"/>
    <w:rsid w:val="007D45C3"/>
    <w:rsid w:val="007E65ED"/>
    <w:rsid w:val="007F2B7E"/>
    <w:rsid w:val="007F5B49"/>
    <w:rsid w:val="007F7CDC"/>
    <w:rsid w:val="007F7EBA"/>
    <w:rsid w:val="00813D26"/>
    <w:rsid w:val="008154B6"/>
    <w:rsid w:val="00815FA0"/>
    <w:rsid w:val="008179B8"/>
    <w:rsid w:val="00823612"/>
    <w:rsid w:val="008315F7"/>
    <w:rsid w:val="00832E1D"/>
    <w:rsid w:val="0084383A"/>
    <w:rsid w:val="00844D39"/>
    <w:rsid w:val="0084791B"/>
    <w:rsid w:val="00867BA7"/>
    <w:rsid w:val="00867CAE"/>
    <w:rsid w:val="00870713"/>
    <w:rsid w:val="00892AB4"/>
    <w:rsid w:val="008B1168"/>
    <w:rsid w:val="008C7683"/>
    <w:rsid w:val="008D4C5E"/>
    <w:rsid w:val="008E25EA"/>
    <w:rsid w:val="008E2A69"/>
    <w:rsid w:val="008E3848"/>
    <w:rsid w:val="008F3975"/>
    <w:rsid w:val="008F78A6"/>
    <w:rsid w:val="00905407"/>
    <w:rsid w:val="00911FC5"/>
    <w:rsid w:val="00912C30"/>
    <w:rsid w:val="00914C44"/>
    <w:rsid w:val="00915CAF"/>
    <w:rsid w:val="00915D73"/>
    <w:rsid w:val="009311AD"/>
    <w:rsid w:val="009313CD"/>
    <w:rsid w:val="009501FE"/>
    <w:rsid w:val="00992FAE"/>
    <w:rsid w:val="0099381D"/>
    <w:rsid w:val="00995FAC"/>
    <w:rsid w:val="009A6F59"/>
    <w:rsid w:val="009B2FBE"/>
    <w:rsid w:val="009C10C1"/>
    <w:rsid w:val="00A012DA"/>
    <w:rsid w:val="00A14E03"/>
    <w:rsid w:val="00A6692A"/>
    <w:rsid w:val="00A67EC9"/>
    <w:rsid w:val="00A73A4E"/>
    <w:rsid w:val="00A85116"/>
    <w:rsid w:val="00AB4677"/>
    <w:rsid w:val="00AB5779"/>
    <w:rsid w:val="00AC2108"/>
    <w:rsid w:val="00AC5B3E"/>
    <w:rsid w:val="00AD0BA5"/>
    <w:rsid w:val="00AD5D05"/>
    <w:rsid w:val="00AE035B"/>
    <w:rsid w:val="00AF62BE"/>
    <w:rsid w:val="00B01637"/>
    <w:rsid w:val="00B211F1"/>
    <w:rsid w:val="00B5068C"/>
    <w:rsid w:val="00B50DE5"/>
    <w:rsid w:val="00B527F4"/>
    <w:rsid w:val="00B57D08"/>
    <w:rsid w:val="00B7609B"/>
    <w:rsid w:val="00BA0B5F"/>
    <w:rsid w:val="00BB3DD3"/>
    <w:rsid w:val="00BB71D0"/>
    <w:rsid w:val="00BD63DA"/>
    <w:rsid w:val="00BD723F"/>
    <w:rsid w:val="00BE55C5"/>
    <w:rsid w:val="00BE72F7"/>
    <w:rsid w:val="00BF1C75"/>
    <w:rsid w:val="00BF4E1F"/>
    <w:rsid w:val="00C00434"/>
    <w:rsid w:val="00C01A77"/>
    <w:rsid w:val="00C1114E"/>
    <w:rsid w:val="00C12FDD"/>
    <w:rsid w:val="00C14A27"/>
    <w:rsid w:val="00C16DAD"/>
    <w:rsid w:val="00C20359"/>
    <w:rsid w:val="00C3415A"/>
    <w:rsid w:val="00C34F00"/>
    <w:rsid w:val="00C43BFA"/>
    <w:rsid w:val="00C62DBD"/>
    <w:rsid w:val="00C63727"/>
    <w:rsid w:val="00C63F73"/>
    <w:rsid w:val="00C849C9"/>
    <w:rsid w:val="00CB7890"/>
    <w:rsid w:val="00CD3159"/>
    <w:rsid w:val="00CD3491"/>
    <w:rsid w:val="00CD53A8"/>
    <w:rsid w:val="00CE2613"/>
    <w:rsid w:val="00D47656"/>
    <w:rsid w:val="00D5496A"/>
    <w:rsid w:val="00D64A7F"/>
    <w:rsid w:val="00D66B96"/>
    <w:rsid w:val="00D66ECA"/>
    <w:rsid w:val="00D87D0C"/>
    <w:rsid w:val="00DA0BEE"/>
    <w:rsid w:val="00DB07D5"/>
    <w:rsid w:val="00DD2EAB"/>
    <w:rsid w:val="00DE2EFD"/>
    <w:rsid w:val="00DF0B6D"/>
    <w:rsid w:val="00DF38E7"/>
    <w:rsid w:val="00E117C2"/>
    <w:rsid w:val="00E26950"/>
    <w:rsid w:val="00E26F87"/>
    <w:rsid w:val="00E2707D"/>
    <w:rsid w:val="00E32048"/>
    <w:rsid w:val="00E33366"/>
    <w:rsid w:val="00E34199"/>
    <w:rsid w:val="00E43C6B"/>
    <w:rsid w:val="00E55525"/>
    <w:rsid w:val="00E6059D"/>
    <w:rsid w:val="00E72296"/>
    <w:rsid w:val="00E85B3B"/>
    <w:rsid w:val="00EA634E"/>
    <w:rsid w:val="00EB2F95"/>
    <w:rsid w:val="00EC501F"/>
    <w:rsid w:val="00EE0033"/>
    <w:rsid w:val="00EE765B"/>
    <w:rsid w:val="00EF2F98"/>
    <w:rsid w:val="00F06D43"/>
    <w:rsid w:val="00F17E1C"/>
    <w:rsid w:val="00F25296"/>
    <w:rsid w:val="00F42727"/>
    <w:rsid w:val="00F42BA7"/>
    <w:rsid w:val="00F50E62"/>
    <w:rsid w:val="00F66EF6"/>
    <w:rsid w:val="00F67926"/>
    <w:rsid w:val="00F73F5F"/>
    <w:rsid w:val="00F863BD"/>
    <w:rsid w:val="00F90CF8"/>
    <w:rsid w:val="00FA5CF3"/>
    <w:rsid w:val="00FB3A45"/>
    <w:rsid w:val="00FE000B"/>
    <w:rsid w:val="00FE3ACD"/>
    <w:rsid w:val="00FE5838"/>
    <w:rsid w:val="00FF1FAE"/>
    <w:rsid w:val="00FF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07208A8E"/>
  <w15:chartTrackingRefBased/>
  <w15:docId w15:val="{6FD7CFAA-A3EC-42AC-A9B1-1C5E2FC6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2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66B96"/>
    <w:pPr>
      <w:suppressAutoHyphens/>
      <w:spacing w:after="0" w:line="240" w:lineRule="auto"/>
      <w:jc w:val="both"/>
    </w:pPr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F66EF6"/>
    <w:pPr>
      <w:keepNext/>
      <w:keepLines/>
      <w:numPr>
        <w:numId w:val="50"/>
      </w:numPr>
      <w:spacing w:after="240"/>
      <w:jc w:val="left"/>
      <w:outlineLvl w:val="0"/>
    </w:pPr>
    <w:rPr>
      <w:rFonts w:eastAsiaTheme="majorEastAsia" w:cs="Calibri"/>
      <w:b/>
      <w:color w:val="2F5496" w:themeColor="accent5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43721B"/>
    <w:pPr>
      <w:numPr>
        <w:ilvl w:val="1"/>
        <w:numId w:val="50"/>
      </w:numPr>
      <w:spacing w:before="240" w:after="120"/>
      <w:outlineLvl w:val="1"/>
    </w:pPr>
    <w:rPr>
      <w:rFonts w:eastAsiaTheme="majorEastAsia" w:cs="Calibri"/>
      <w:b/>
      <w:color w:val="2E74B5" w:themeColor="accent1" w:themeShade="BF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66EF6"/>
    <w:pPr>
      <w:numPr>
        <w:ilvl w:val="2"/>
        <w:numId w:val="50"/>
      </w:numPr>
      <w:spacing w:before="120" w:after="120"/>
      <w:ind w:left="641"/>
      <w:outlineLvl w:val="2"/>
    </w:pPr>
    <w:rPr>
      <w:rFonts w:eastAsiaTheme="majorEastAsia" w:cs="Calibri"/>
      <w:b/>
      <w:i/>
      <w:color w:val="2E74B5" w:themeColor="accent1" w:themeShade="BF"/>
      <w:sz w:val="24"/>
      <w:szCs w:val="4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E32048"/>
    <w:pPr>
      <w:keepNext/>
      <w:keepLines/>
      <w:numPr>
        <w:ilvl w:val="3"/>
        <w:numId w:val="50"/>
      </w:numPr>
      <w:spacing w:before="120" w:after="40"/>
      <w:ind w:left="641"/>
      <w:outlineLvl w:val="3"/>
    </w:pPr>
    <w:rPr>
      <w:rFonts w:eastAsiaTheme="majorEastAsia" w:cs="Calibri"/>
      <w:i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66EF6"/>
    <w:pPr>
      <w:keepNext/>
      <w:keepLines/>
      <w:numPr>
        <w:ilvl w:val="4"/>
        <w:numId w:val="50"/>
      </w:numPr>
      <w:spacing w:before="120" w:after="40"/>
      <w:ind w:left="641"/>
      <w:outlineLvl w:val="4"/>
    </w:pPr>
    <w:rPr>
      <w:rFonts w:eastAsiaTheme="majorEastAsia" w:cs="Calibri"/>
      <w:i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76572"/>
    <w:pPr>
      <w:keepNext/>
      <w:keepLines/>
      <w:spacing w:before="40"/>
      <w:outlineLvl w:val="5"/>
    </w:pPr>
    <w:rPr>
      <w:rFonts w:eastAsiaTheme="majorEastAsia" w:cs="Calibr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76572"/>
    <w:pPr>
      <w:keepNext/>
      <w:keepLines/>
      <w:spacing w:before="40"/>
      <w:outlineLvl w:val="6"/>
    </w:pPr>
    <w:rPr>
      <w:rFonts w:eastAsiaTheme="majorEastAsia" w:cs="Calibr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76572"/>
    <w:pPr>
      <w:keepNext/>
      <w:keepLines/>
      <w:spacing w:before="40"/>
      <w:outlineLvl w:val="7"/>
    </w:pPr>
    <w:rPr>
      <w:rFonts w:eastAsiaTheme="majorEastAsia" w:cs="Calibr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76572"/>
    <w:pPr>
      <w:keepNext/>
      <w:keepLines/>
      <w:spacing w:before="40"/>
      <w:outlineLvl w:val="8"/>
    </w:pPr>
    <w:rPr>
      <w:rFonts w:eastAsiaTheme="majorEastAsia" w:cs="Calibr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F66EF6"/>
    <w:rPr>
      <w:rFonts w:ascii="Calibri" w:eastAsiaTheme="majorEastAsia" w:hAnsi="Calibri" w:cs="Calibri"/>
      <w:b/>
      <w:color w:val="2F5496" w:themeColor="accent5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43721B"/>
    <w:rPr>
      <w:rFonts w:ascii="Calibri" w:eastAsiaTheme="majorEastAsia" w:hAnsi="Calibri" w:cs="Calibri"/>
      <w:b/>
      <w:color w:val="2E74B5" w:themeColor="accent1" w:themeShade="BF"/>
      <w:sz w:val="24"/>
      <w:szCs w:val="26"/>
    </w:rPr>
  </w:style>
  <w:style w:type="paragraph" w:styleId="Untertitel">
    <w:name w:val="Subtitle"/>
    <w:basedOn w:val="Standard"/>
    <w:next w:val="Standard"/>
    <w:link w:val="UntertitelZchn"/>
    <w:uiPriority w:val="1"/>
    <w:qFormat/>
    <w:rsid w:val="00BE72F7"/>
    <w:pPr>
      <w:numPr>
        <w:ilvl w:val="1"/>
      </w:numPr>
      <w:spacing w:after="160"/>
    </w:pPr>
    <w:rPr>
      <w:caps/>
      <w:color w:val="595959" w:themeColor="text1" w:themeTint="A6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"/>
    <w:rsid w:val="00BE72F7"/>
    <w:rPr>
      <w:rFonts w:ascii="Calibri" w:hAnsi="Calibri"/>
      <w:caps/>
      <w:color w:val="595959" w:themeColor="text1" w:themeTint="A6"/>
      <w:sz w:val="28"/>
      <w:szCs w:val="28"/>
    </w:rPr>
  </w:style>
  <w:style w:type="paragraph" w:styleId="Titel">
    <w:name w:val="Title"/>
    <w:basedOn w:val="Standard"/>
    <w:next w:val="Standard"/>
    <w:link w:val="TitelZchn"/>
    <w:uiPriority w:val="1"/>
    <w:qFormat/>
    <w:rsid w:val="00376572"/>
    <w:pPr>
      <w:spacing w:before="600" w:after="600"/>
      <w:contextualSpacing/>
      <w:jc w:val="right"/>
    </w:pPr>
    <w:rPr>
      <w:rFonts w:eastAsiaTheme="majorEastAsia" w:cs="Calibri"/>
      <w:caps/>
      <w:color w:val="2E74B5" w:themeColor="accent1" w:themeShade="BF"/>
      <w:spacing w:val="-10"/>
      <w:kern w:val="28"/>
      <w:sz w:val="60"/>
      <w:szCs w:val="60"/>
    </w:rPr>
  </w:style>
  <w:style w:type="character" w:customStyle="1" w:styleId="TitelZchn">
    <w:name w:val="Titel Zchn"/>
    <w:basedOn w:val="Absatz-Standardschriftart"/>
    <w:link w:val="Titel"/>
    <w:uiPriority w:val="1"/>
    <w:rsid w:val="00376572"/>
    <w:rPr>
      <w:rFonts w:ascii="Calibri" w:eastAsiaTheme="majorEastAsia" w:hAnsi="Calibri" w:cs="Calibri"/>
      <w:caps/>
      <w:color w:val="2E74B5" w:themeColor="accent1" w:themeShade="BF"/>
      <w:spacing w:val="-10"/>
      <w:kern w:val="28"/>
      <w:sz w:val="60"/>
      <w:szCs w:val="60"/>
    </w:rPr>
  </w:style>
  <w:style w:type="paragraph" w:customStyle="1" w:styleId="Logo">
    <w:name w:val="Logo"/>
    <w:basedOn w:val="Standard"/>
    <w:uiPriority w:val="1"/>
    <w:qFormat/>
    <w:rsid w:val="00376572"/>
    <w:pPr>
      <w:spacing w:before="360"/>
      <w:jc w:val="right"/>
    </w:pPr>
    <w:rPr>
      <w:noProof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F66EF6"/>
    <w:rPr>
      <w:rFonts w:ascii="Calibri" w:eastAsiaTheme="majorEastAsia" w:hAnsi="Calibri" w:cs="Calibri"/>
      <w:b/>
      <w:i/>
      <w:color w:val="2E74B5" w:themeColor="accent1" w:themeShade="BF"/>
      <w:sz w:val="24"/>
      <w:szCs w:val="40"/>
    </w:rPr>
  </w:style>
  <w:style w:type="paragraph" w:styleId="Fuzeile">
    <w:name w:val="footer"/>
    <w:basedOn w:val="Standard"/>
    <w:link w:val="FuzeileZchn"/>
    <w:uiPriority w:val="99"/>
    <w:rsid w:val="00376572"/>
  </w:style>
  <w:style w:type="character" w:customStyle="1" w:styleId="FuzeileZchn">
    <w:name w:val="Fußzeile Zchn"/>
    <w:basedOn w:val="Absatz-Standardschriftart"/>
    <w:link w:val="Fuzeile"/>
    <w:uiPriority w:val="99"/>
    <w:rsid w:val="00376572"/>
    <w:rPr>
      <w:rFonts w:ascii="Cambria" w:hAnsi="Cambria"/>
    </w:rPr>
  </w:style>
  <w:style w:type="table" w:styleId="Tabellenraster">
    <w:name w:val="Table Grid"/>
    <w:basedOn w:val="NormaleTabelle"/>
    <w:uiPriority w:val="59"/>
    <w:rsid w:val="00376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657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6572"/>
    <w:rPr>
      <w:rFonts w:ascii="Cambria" w:hAnsi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6572"/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6572"/>
    <w:rPr>
      <w:rFonts w:ascii="Segoe UI" w:hAnsi="Segoe UI" w:cs="Segoe UI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76572"/>
  </w:style>
  <w:style w:type="paragraph" w:styleId="Blocktext">
    <w:name w:val="Block Text"/>
    <w:basedOn w:val="Standard"/>
    <w:uiPriority w:val="99"/>
    <w:semiHidden/>
    <w:unhideWhenUsed/>
    <w:rsid w:val="00376572"/>
    <w:pPr>
      <w:pBdr>
        <w:top w:val="single" w:sz="2" w:space="10" w:color="2E74B5" w:themeColor="accent1" w:themeShade="BF" w:shadow="1"/>
        <w:left w:val="single" w:sz="2" w:space="10" w:color="2E74B5" w:themeColor="accent1" w:themeShade="BF" w:shadow="1"/>
        <w:bottom w:val="single" w:sz="2" w:space="10" w:color="2E74B5" w:themeColor="accent1" w:themeShade="BF" w:shadow="1"/>
        <w:right w:val="single" w:sz="2" w:space="10" w:color="2E74B5" w:themeColor="accent1" w:themeShade="BF" w:shadow="1"/>
      </w:pBdr>
      <w:ind w:left="1152" w:right="1152"/>
    </w:pPr>
    <w:rPr>
      <w:i/>
      <w:iCs/>
      <w:color w:val="2E74B5" w:themeColor="accent1" w:themeShade="BF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7657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76572"/>
    <w:rPr>
      <w:rFonts w:ascii="Cambria" w:hAnsi="Cambria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7657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76572"/>
    <w:rPr>
      <w:rFonts w:ascii="Cambria" w:hAnsi="Cambria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376572"/>
    <w:pPr>
      <w:spacing w:after="120"/>
    </w:pPr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76572"/>
    <w:rPr>
      <w:rFonts w:ascii="Cambria" w:hAnsi="Cambria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76572"/>
    <w:pPr>
      <w:spacing w:after="20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76572"/>
    <w:rPr>
      <w:rFonts w:ascii="Cambria" w:hAnsi="Cambria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7657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76572"/>
    <w:rPr>
      <w:rFonts w:ascii="Cambria" w:hAnsi="Cambria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76572"/>
    <w:pPr>
      <w:spacing w:after="20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76572"/>
    <w:rPr>
      <w:rFonts w:ascii="Cambria" w:hAnsi="Cambria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7657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76572"/>
    <w:rPr>
      <w:rFonts w:ascii="Cambria" w:hAnsi="Cambria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76572"/>
    <w:pPr>
      <w:spacing w:after="120"/>
      <w:ind w:left="283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76572"/>
    <w:rPr>
      <w:rFonts w:ascii="Cambria" w:hAnsi="Cambria"/>
      <w:szCs w:val="16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376572"/>
    <w:rPr>
      <w:rFonts w:ascii="Cambria" w:hAnsi="Cambria"/>
      <w:b/>
      <w:bCs/>
      <w:i/>
      <w:iCs/>
      <w:spacing w:val="5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376572"/>
    <w:rPr>
      <w:i/>
      <w:iCs/>
      <w:color w:val="44546A" w:themeColor="text2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76572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76572"/>
    <w:rPr>
      <w:rFonts w:ascii="Cambria" w:hAnsi="Cambria"/>
    </w:rPr>
  </w:style>
  <w:style w:type="table" w:styleId="FarbigesRaster">
    <w:name w:val="Colorful Grid"/>
    <w:basedOn w:val="NormaleTabelle"/>
    <w:uiPriority w:val="73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376572"/>
    <w:rPr>
      <w:rFonts w:ascii="Cambria" w:hAnsi="Cambria"/>
      <w:sz w:val="22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7657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76572"/>
    <w:rPr>
      <w:rFonts w:ascii="Cambria" w:hAnsi="Cambria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76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76572"/>
    <w:rPr>
      <w:rFonts w:ascii="Cambria" w:hAnsi="Cambria"/>
      <w:b/>
      <w:bCs/>
      <w:szCs w:val="20"/>
    </w:rPr>
  </w:style>
  <w:style w:type="table" w:styleId="DunkleListe">
    <w:name w:val="Dark List"/>
    <w:basedOn w:val="NormaleTabelle"/>
    <w:uiPriority w:val="70"/>
    <w:semiHidden/>
    <w:unhideWhenUsed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76572"/>
  </w:style>
  <w:style w:type="character" w:customStyle="1" w:styleId="DatumZchn">
    <w:name w:val="Datum Zchn"/>
    <w:basedOn w:val="Absatz-Standardschriftart"/>
    <w:link w:val="Datum"/>
    <w:uiPriority w:val="99"/>
    <w:semiHidden/>
    <w:rsid w:val="00376572"/>
    <w:rPr>
      <w:rFonts w:ascii="Cambria" w:hAnsi="Cambria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76572"/>
    <w:rPr>
      <w:rFonts w:ascii="Segoe UI" w:hAnsi="Segoe UI" w:cs="Segoe UI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76572"/>
    <w:rPr>
      <w:rFonts w:ascii="Segoe UI" w:hAnsi="Segoe UI" w:cs="Segoe UI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76572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76572"/>
    <w:rPr>
      <w:rFonts w:ascii="Cambria" w:hAnsi="Cambria"/>
    </w:rPr>
  </w:style>
  <w:style w:type="character" w:styleId="Hervorhebung">
    <w:name w:val="Emphasis"/>
    <w:basedOn w:val="Absatz-Standardschriftart"/>
    <w:uiPriority w:val="20"/>
    <w:semiHidden/>
    <w:unhideWhenUsed/>
    <w:qFormat/>
    <w:rsid w:val="00376572"/>
    <w:rPr>
      <w:rFonts w:ascii="Cambria" w:hAnsi="Cambria"/>
      <w:i/>
      <w:iCs/>
      <w:color w:val="595959" w:themeColor="text1" w:themeTint="A6"/>
    </w:rPr>
  </w:style>
  <w:style w:type="character" w:styleId="Endnotenzeichen">
    <w:name w:val="endnote reference"/>
    <w:basedOn w:val="Absatz-Standardschriftart"/>
    <w:uiPriority w:val="99"/>
    <w:semiHidden/>
    <w:unhideWhenUsed/>
    <w:rsid w:val="00376572"/>
    <w:rPr>
      <w:rFonts w:ascii="Cambria" w:hAnsi="Cambria"/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376572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76572"/>
    <w:rPr>
      <w:rFonts w:ascii="Cambria" w:hAnsi="Cambria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376572"/>
    <w:pPr>
      <w:framePr w:w="7920" w:h="1980" w:hRule="exact" w:hSpace="180" w:wrap="auto" w:hAnchor="page" w:xAlign="center" w:yAlign="bottom"/>
      <w:ind w:left="2880"/>
    </w:pPr>
    <w:rPr>
      <w:rFonts w:eastAsiaTheme="majorEastAsia" w:cs="Calibr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376572"/>
    <w:rPr>
      <w:rFonts w:eastAsiaTheme="majorEastAsia" w:cs="Calibri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376572"/>
    <w:rPr>
      <w:rFonts w:ascii="Cambria" w:hAnsi="Cambria"/>
      <w:color w:val="954F72" w:themeColor="followedHyperlink"/>
      <w:u w:val="single"/>
    </w:rPr>
  </w:style>
  <w:style w:type="character" w:styleId="Funotenzeichen">
    <w:name w:val="footnote reference"/>
    <w:basedOn w:val="Absatz-Standardschriftart"/>
    <w:uiPriority w:val="99"/>
    <w:semiHidden/>
    <w:unhideWhenUsed/>
    <w:rsid w:val="00376572"/>
    <w:rPr>
      <w:rFonts w:ascii="Cambria" w:hAnsi="Cambria"/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76572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76572"/>
    <w:rPr>
      <w:rFonts w:ascii="Cambria" w:hAnsi="Cambria"/>
      <w:szCs w:val="20"/>
    </w:rPr>
  </w:style>
  <w:style w:type="table" w:styleId="Gitternetztabelle1hell">
    <w:name w:val="Grid Table 1 Light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itternetztabelle6farbig">
    <w:name w:val="Grid Table 6 Colorful"/>
    <w:basedOn w:val="NormaleTabelle"/>
    <w:uiPriority w:val="51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37657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37657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37657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37657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37657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3765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7farbig">
    <w:name w:val="Grid Table 7 Colorful"/>
    <w:basedOn w:val="NormaleTabelle"/>
    <w:uiPriority w:val="52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37657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37657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37657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37657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37657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3765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Hashtag1">
    <w:name w:val="Hashtag1"/>
    <w:basedOn w:val="Absatz-Standardschriftart"/>
    <w:uiPriority w:val="99"/>
    <w:semiHidden/>
    <w:unhideWhenUsed/>
    <w:rsid w:val="00376572"/>
    <w:rPr>
      <w:rFonts w:ascii="Cambria" w:hAnsi="Cambria"/>
      <w:color w:val="2B579A"/>
      <w:shd w:val="clear" w:color="auto" w:fill="E6E6E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32048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66EF6"/>
    <w:rPr>
      <w:rFonts w:ascii="Calibri" w:eastAsiaTheme="majorEastAsia" w:hAnsi="Calibri" w:cs="Calibri"/>
      <w:i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76572"/>
    <w:rPr>
      <w:rFonts w:ascii="Calibri" w:eastAsiaTheme="majorEastAsia" w:hAnsi="Calibri" w:cs="Calibr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76572"/>
    <w:rPr>
      <w:rFonts w:ascii="Calibri" w:eastAsiaTheme="majorEastAsia" w:hAnsi="Calibri" w:cs="Calibr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76572"/>
    <w:rPr>
      <w:rFonts w:ascii="Calibri" w:eastAsiaTheme="majorEastAsia" w:hAnsi="Calibri" w:cs="Calibri"/>
      <w:color w:val="272727" w:themeColor="text1" w:themeTint="D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76572"/>
    <w:rPr>
      <w:rFonts w:ascii="Calibri" w:eastAsiaTheme="majorEastAsia" w:hAnsi="Calibri" w:cs="Calibri"/>
      <w:i/>
      <w:iCs/>
      <w:color w:val="272727" w:themeColor="text1" w:themeTint="D8"/>
      <w:szCs w:val="21"/>
    </w:rPr>
  </w:style>
  <w:style w:type="character" w:styleId="HTMLAkronym">
    <w:name w:val="HTML Acronym"/>
    <w:basedOn w:val="Absatz-Standardschriftart"/>
    <w:uiPriority w:val="99"/>
    <w:semiHidden/>
    <w:unhideWhenUsed/>
    <w:rsid w:val="00376572"/>
    <w:rPr>
      <w:rFonts w:ascii="Cambria" w:hAnsi="Cambria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76572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76572"/>
    <w:rPr>
      <w:rFonts w:ascii="Cambria" w:hAnsi="Cambria"/>
      <w:i/>
      <w:iCs/>
    </w:rPr>
  </w:style>
  <w:style w:type="character" w:styleId="HTMLZitat">
    <w:name w:val="HTML Cite"/>
    <w:basedOn w:val="Absatz-Standardschriftart"/>
    <w:uiPriority w:val="99"/>
    <w:semiHidden/>
    <w:unhideWhenUsed/>
    <w:rsid w:val="00376572"/>
    <w:rPr>
      <w:rFonts w:ascii="Cambria" w:hAnsi="Cambria"/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76572"/>
    <w:rPr>
      <w:rFonts w:ascii="Consolas" w:hAnsi="Consolas"/>
      <w:sz w:val="22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76572"/>
    <w:rPr>
      <w:rFonts w:ascii="Cambria" w:hAnsi="Cambria"/>
      <w:i/>
      <w:iCs/>
    </w:rPr>
  </w:style>
  <w:style w:type="character" w:styleId="HTMLTastatur">
    <w:name w:val="HTML Keyboard"/>
    <w:basedOn w:val="Absatz-Standardschriftart"/>
    <w:uiPriority w:val="99"/>
    <w:semiHidden/>
    <w:unhideWhenUsed/>
    <w:rsid w:val="00376572"/>
    <w:rPr>
      <w:rFonts w:ascii="Consolas" w:hAnsi="Consolas"/>
      <w:sz w:val="22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76572"/>
    <w:rPr>
      <w:rFonts w:ascii="Consolas" w:hAnsi="Consolas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76572"/>
    <w:rPr>
      <w:rFonts w:ascii="Consolas" w:hAnsi="Consolas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76572"/>
    <w:rPr>
      <w:rFonts w:ascii="Consolas" w:hAnsi="Consolas"/>
      <w:sz w:val="24"/>
      <w:szCs w:val="24"/>
    </w:rPr>
  </w:style>
  <w:style w:type="character" w:styleId="HTMLSchreibmaschine">
    <w:name w:val="HTML Typewriter"/>
    <w:basedOn w:val="Absatz-Standardschriftart"/>
    <w:uiPriority w:val="99"/>
    <w:semiHidden/>
    <w:unhideWhenUsed/>
    <w:rsid w:val="00376572"/>
    <w:rPr>
      <w:rFonts w:ascii="Consolas" w:hAnsi="Consolas"/>
      <w:sz w:val="22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376572"/>
    <w:rPr>
      <w:rFonts w:ascii="Cambria" w:hAnsi="Cambria"/>
      <w:i/>
      <w:iCs/>
    </w:rPr>
  </w:style>
  <w:style w:type="character" w:styleId="Hyperlink">
    <w:name w:val="Hyperlink"/>
    <w:basedOn w:val="Absatz-Standardschriftart"/>
    <w:uiPriority w:val="99"/>
    <w:unhideWhenUsed/>
    <w:rsid w:val="00E117C2"/>
    <w:rPr>
      <w:rFonts w:ascii="Calibri" w:hAnsi="Calibri"/>
      <w:color w:val="0563C1" w:themeColor="hyperlink"/>
      <w:sz w:val="22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76572"/>
    <w:pPr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76572"/>
    <w:pPr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76572"/>
    <w:pPr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76572"/>
    <w:pPr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76572"/>
    <w:pPr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76572"/>
    <w:pPr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76572"/>
    <w:pPr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76572"/>
    <w:pPr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76572"/>
    <w:pPr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76572"/>
    <w:rPr>
      <w:rFonts w:eastAsiaTheme="majorEastAsia" w:cs="Calibri"/>
      <w:b/>
      <w:bCs/>
    </w:rPr>
  </w:style>
  <w:style w:type="character" w:styleId="IntensiveHervorhebung">
    <w:name w:val="Intense Emphasis"/>
    <w:basedOn w:val="Absatz-Standardschriftart"/>
    <w:uiPriority w:val="21"/>
    <w:semiHidden/>
    <w:unhideWhenUsed/>
    <w:qFormat/>
    <w:rsid w:val="00376572"/>
    <w:rPr>
      <w:rFonts w:ascii="Cambria" w:hAnsi="Cambria"/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3765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76572"/>
    <w:rPr>
      <w:rFonts w:ascii="Cambria" w:hAnsi="Cambria"/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376572"/>
    <w:rPr>
      <w:rFonts w:ascii="Cambria" w:hAnsi="Cambria"/>
      <w:b/>
      <w:bCs/>
      <w:caps w:val="0"/>
      <w:smallCaps/>
      <w:color w:val="2E74B5" w:themeColor="accent1" w:themeShade="BF"/>
      <w:spacing w:val="5"/>
    </w:rPr>
  </w:style>
  <w:style w:type="table" w:styleId="HellesRaster">
    <w:name w:val="Light Grid"/>
    <w:basedOn w:val="NormaleTabelle"/>
    <w:uiPriority w:val="62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7657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7657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37657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37657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37657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37657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3765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Zeilennummer">
    <w:name w:val="line number"/>
    <w:basedOn w:val="Absatz-Standardschriftart"/>
    <w:uiPriority w:val="99"/>
    <w:semiHidden/>
    <w:unhideWhenUsed/>
    <w:rsid w:val="00376572"/>
    <w:rPr>
      <w:rFonts w:ascii="Cambria" w:hAnsi="Cambria"/>
    </w:rPr>
  </w:style>
  <w:style w:type="paragraph" w:styleId="Liste">
    <w:name w:val="List"/>
    <w:basedOn w:val="Standard"/>
    <w:uiPriority w:val="99"/>
    <w:semiHidden/>
    <w:unhideWhenUsed/>
    <w:rsid w:val="00376572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76572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76572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76572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376572"/>
    <w:pPr>
      <w:ind w:left="1415" w:hanging="283"/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76572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76572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76572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76572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76572"/>
    <w:pPr>
      <w:numPr>
        <w:numId w:val="5"/>
      </w:numPr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76572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76572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76572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76572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376572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76572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76572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76572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76572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376572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1"/>
    <w:unhideWhenUsed/>
    <w:qFormat/>
    <w:rsid w:val="007F7EBA"/>
    <w:pPr>
      <w:ind w:left="720"/>
      <w:contextualSpacing/>
      <w:jc w:val="left"/>
    </w:pPr>
  </w:style>
  <w:style w:type="table" w:styleId="Listentabelle1hell">
    <w:name w:val="List Table 1 Light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2">
    <w:name w:val="List Table 2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3">
    <w:name w:val="List Table 3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37657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37657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37657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37657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37657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37657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3765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37657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37657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376572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37657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376572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3765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xt">
    <w:name w:val="macro"/>
    <w:link w:val="MakrotextZchn"/>
    <w:uiPriority w:val="99"/>
    <w:semiHidden/>
    <w:unhideWhenUsed/>
    <w:rsid w:val="003765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76572"/>
    <w:rPr>
      <w:rFonts w:ascii="Consolas" w:hAnsi="Consolas"/>
      <w:szCs w:val="20"/>
    </w:rPr>
  </w:style>
  <w:style w:type="table" w:styleId="MittleresRaster1">
    <w:name w:val="Medium Grid 1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ttlereListe1">
    <w:name w:val="Medium List 1"/>
    <w:basedOn w:val="NormaleTabelle"/>
    <w:uiPriority w:val="65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3765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376572"/>
    <w:pPr>
      <w:spacing w:after="0" w:line="240" w:lineRule="auto"/>
    </w:pPr>
    <w:rPr>
      <w:rFonts w:ascii="Calibri" w:eastAsiaTheme="majorEastAsia" w:hAnsi="Calibri" w:cs="Calibr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37657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Erwhnung1">
    <w:name w:val="Erwähnung1"/>
    <w:basedOn w:val="Absatz-Standardschriftart"/>
    <w:uiPriority w:val="99"/>
    <w:semiHidden/>
    <w:unhideWhenUsed/>
    <w:rsid w:val="00376572"/>
    <w:rPr>
      <w:rFonts w:ascii="Cambria" w:hAnsi="Cambria"/>
      <w:color w:val="2B579A"/>
      <w:shd w:val="clear" w:color="auto" w:fill="E6E6E6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765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="Calibr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76572"/>
    <w:rPr>
      <w:rFonts w:ascii="Calibri" w:eastAsiaTheme="majorEastAsia" w:hAnsi="Calibri" w:cs="Calibri"/>
      <w:sz w:val="24"/>
      <w:szCs w:val="24"/>
      <w:shd w:val="pct20" w:color="auto" w:fill="auto"/>
    </w:rPr>
  </w:style>
  <w:style w:type="paragraph" w:styleId="StandardWeb">
    <w:name w:val="Normal (Web)"/>
    <w:basedOn w:val="Standard"/>
    <w:uiPriority w:val="99"/>
    <w:semiHidden/>
    <w:unhideWhenUsed/>
    <w:rsid w:val="00376572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376572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76572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76572"/>
    <w:rPr>
      <w:rFonts w:ascii="Cambria" w:hAnsi="Cambria"/>
    </w:rPr>
  </w:style>
  <w:style w:type="character" w:styleId="Seitenzahl">
    <w:name w:val="page number"/>
    <w:basedOn w:val="Absatz-Standardschriftart"/>
    <w:uiPriority w:val="99"/>
    <w:semiHidden/>
    <w:unhideWhenUsed/>
    <w:rsid w:val="00376572"/>
    <w:rPr>
      <w:rFonts w:ascii="Cambria" w:hAnsi="Cambria"/>
    </w:rPr>
  </w:style>
  <w:style w:type="table" w:styleId="EinfacheTabelle1">
    <w:name w:val="Plain Table 1"/>
    <w:basedOn w:val="NormaleTabelle"/>
    <w:uiPriority w:val="41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37657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37657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urText">
    <w:name w:val="Plain Text"/>
    <w:basedOn w:val="Standard"/>
    <w:link w:val="NurTextZchn"/>
    <w:uiPriority w:val="99"/>
    <w:semiHidden/>
    <w:unhideWhenUsed/>
    <w:rsid w:val="00376572"/>
    <w:rPr>
      <w:rFonts w:ascii="Consolas" w:hAnsi="Consolas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76572"/>
    <w:rPr>
      <w:rFonts w:ascii="Consolas" w:hAnsi="Consolas"/>
      <w:szCs w:val="21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rsid w:val="0037657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376572"/>
    <w:rPr>
      <w:rFonts w:ascii="Cambria" w:hAnsi="Cambria"/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76572"/>
  </w:style>
  <w:style w:type="character" w:customStyle="1" w:styleId="AnredeZchn">
    <w:name w:val="Anrede Zchn"/>
    <w:basedOn w:val="Absatz-Standardschriftart"/>
    <w:link w:val="Anrede"/>
    <w:uiPriority w:val="99"/>
    <w:semiHidden/>
    <w:rsid w:val="00376572"/>
    <w:rPr>
      <w:rFonts w:ascii="Cambria" w:hAnsi="Cambria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376572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76572"/>
    <w:rPr>
      <w:rFonts w:ascii="Cambria" w:hAnsi="Cambria"/>
    </w:rPr>
  </w:style>
  <w:style w:type="character" w:customStyle="1" w:styleId="IntelligenterLink1">
    <w:name w:val="Intelligenter Link1"/>
    <w:basedOn w:val="Absatz-Standardschriftart"/>
    <w:uiPriority w:val="99"/>
    <w:semiHidden/>
    <w:unhideWhenUsed/>
    <w:rsid w:val="00376572"/>
    <w:rPr>
      <w:rFonts w:ascii="Cambria" w:hAnsi="Cambria"/>
      <w:u w:val="dotted"/>
    </w:rPr>
  </w:style>
  <w:style w:type="character" w:styleId="Fett">
    <w:name w:val="Strong"/>
    <w:basedOn w:val="Absatz-Standardschriftart"/>
    <w:uiPriority w:val="22"/>
    <w:semiHidden/>
    <w:unhideWhenUsed/>
    <w:qFormat/>
    <w:rsid w:val="00376572"/>
    <w:rPr>
      <w:rFonts w:ascii="Cambria" w:hAnsi="Cambria"/>
      <w:b/>
      <w:bCs/>
    </w:rPr>
  </w:style>
  <w:style w:type="character" w:styleId="SchwacheHervorhebung">
    <w:name w:val="Subtle Emphasis"/>
    <w:basedOn w:val="Absatz-Standardschriftart"/>
    <w:uiPriority w:val="19"/>
    <w:unhideWhenUsed/>
    <w:qFormat/>
    <w:rsid w:val="00376572"/>
    <w:rPr>
      <w:rFonts w:ascii="Cambria" w:hAnsi="Cambria"/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376572"/>
    <w:rPr>
      <w:rFonts w:ascii="Cambria" w:hAnsi="Cambria"/>
      <w:smallCaps/>
      <w:color w:val="5A5A5A" w:themeColor="text1" w:themeTint="A5"/>
    </w:rPr>
  </w:style>
  <w:style w:type="table" w:styleId="Tabelle3D-Effekt1">
    <w:name w:val="Table 3D effects 1"/>
    <w:basedOn w:val="NormaleTabelle"/>
    <w:uiPriority w:val="99"/>
    <w:semiHidden/>
    <w:unhideWhenUsed/>
    <w:rsid w:val="0037657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37657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37657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37657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37657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37657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37657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37657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37657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37657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37657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37657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37657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37657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37657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uiPriority w:val="99"/>
    <w:semiHidden/>
    <w:unhideWhenUsed/>
    <w:rsid w:val="0037657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37657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uiPriority w:val="99"/>
    <w:semiHidden/>
    <w:unhideWhenUsed/>
    <w:rsid w:val="0037657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37657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37657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37657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3765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3765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37657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37657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3765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Liste1">
    <w:name w:val="Table List 1"/>
    <w:basedOn w:val="NormaleTabelle"/>
    <w:uiPriority w:val="99"/>
    <w:semiHidden/>
    <w:unhideWhenUsed/>
    <w:rsid w:val="0037657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37657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37657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3765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37657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37657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37657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37657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76572"/>
    <w:pPr>
      <w:ind w:left="220" w:hanging="22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76572"/>
  </w:style>
  <w:style w:type="table" w:styleId="TabelleProfessionell">
    <w:name w:val="Table Professional"/>
    <w:basedOn w:val="NormaleTabelle"/>
    <w:uiPriority w:val="99"/>
    <w:semiHidden/>
    <w:unhideWhenUsed/>
    <w:rsid w:val="0037657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37657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37657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3765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uiPriority w:val="99"/>
    <w:semiHidden/>
    <w:unhideWhenUsed/>
    <w:rsid w:val="0037657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rsid w:val="0037657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37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uiPriority w:val="99"/>
    <w:semiHidden/>
    <w:unhideWhenUsed/>
    <w:rsid w:val="0037657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37657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rsid w:val="0037657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GV-berschrift">
    <w:name w:val="toa heading"/>
    <w:basedOn w:val="Standard"/>
    <w:next w:val="Standard"/>
    <w:uiPriority w:val="99"/>
    <w:semiHidden/>
    <w:unhideWhenUsed/>
    <w:rsid w:val="00376572"/>
    <w:pPr>
      <w:spacing w:before="120"/>
    </w:pPr>
    <w:rPr>
      <w:rFonts w:eastAsiaTheme="majorEastAsia" w:cs="Calibri"/>
      <w:b/>
      <w:bCs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CE2613"/>
    <w:pPr>
      <w:tabs>
        <w:tab w:val="left" w:pos="567"/>
        <w:tab w:val="right" w:leader="dot" w:pos="9017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376572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376572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unhideWhenUsed/>
    <w:rsid w:val="00376572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376572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376572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unhideWhenUsed/>
    <w:rsid w:val="00376572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unhideWhenUsed/>
    <w:rsid w:val="00376572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unhideWhenUsed/>
    <w:rsid w:val="00376572"/>
    <w:pPr>
      <w:spacing w:after="100"/>
      <w:ind w:left="1760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117C2"/>
    <w:pPr>
      <w:spacing w:before="240"/>
      <w:outlineLvl w:val="9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76572"/>
    <w:rPr>
      <w:rFonts w:ascii="Cambria" w:hAnsi="Cambria"/>
      <w:color w:val="595959" w:themeColor="text1" w:themeTint="A6"/>
      <w:shd w:val="clear" w:color="auto" w:fill="E6E6E6"/>
    </w:rPr>
  </w:style>
  <w:style w:type="character" w:styleId="Platzhaltertext">
    <w:name w:val="Placeholder Text"/>
    <w:basedOn w:val="Absatz-Standardschriftart"/>
    <w:uiPriority w:val="2"/>
    <w:semiHidden/>
    <w:rsid w:val="00376572"/>
    <w:rPr>
      <w:rFonts w:ascii="Cambria" w:hAnsi="Cambria"/>
      <w:color w:val="808080"/>
    </w:rPr>
  </w:style>
  <w:style w:type="numbering" w:styleId="111111">
    <w:name w:val="Outline List 2"/>
    <w:basedOn w:val="KeineListe"/>
    <w:uiPriority w:val="99"/>
    <w:semiHidden/>
    <w:unhideWhenUsed/>
    <w:rsid w:val="00376572"/>
    <w:pPr>
      <w:numPr>
        <w:numId w:val="11"/>
      </w:numPr>
    </w:pPr>
  </w:style>
  <w:style w:type="numbering" w:styleId="1ai">
    <w:name w:val="Outline List 1"/>
    <w:basedOn w:val="KeineListe"/>
    <w:uiPriority w:val="99"/>
    <w:semiHidden/>
    <w:unhideWhenUsed/>
    <w:rsid w:val="00376572"/>
    <w:pPr>
      <w:numPr>
        <w:numId w:val="12"/>
      </w:numPr>
    </w:pPr>
  </w:style>
  <w:style w:type="numbering" w:styleId="ArtikelAbschnitt">
    <w:name w:val="Outline List 3"/>
    <w:basedOn w:val="KeineListe"/>
    <w:uiPriority w:val="99"/>
    <w:semiHidden/>
    <w:unhideWhenUsed/>
    <w:rsid w:val="00376572"/>
    <w:pPr>
      <w:numPr>
        <w:numId w:val="13"/>
      </w:numPr>
    </w:pPr>
  </w:style>
  <w:style w:type="character" w:customStyle="1" w:styleId="Hashtag2">
    <w:name w:val="Hashtag2"/>
    <w:basedOn w:val="Absatz-Standardschriftart"/>
    <w:uiPriority w:val="99"/>
    <w:semiHidden/>
    <w:unhideWhenUsed/>
    <w:rsid w:val="00376572"/>
    <w:rPr>
      <w:rFonts w:ascii="Cambria" w:hAnsi="Cambria"/>
      <w:color w:val="2B579A"/>
      <w:shd w:val="clear" w:color="auto" w:fill="E6E6E6"/>
    </w:rPr>
  </w:style>
  <w:style w:type="character" w:customStyle="1" w:styleId="Erwhnung2">
    <w:name w:val="Erwähnung2"/>
    <w:basedOn w:val="Absatz-Standardschriftart"/>
    <w:uiPriority w:val="99"/>
    <w:semiHidden/>
    <w:unhideWhenUsed/>
    <w:rsid w:val="00376572"/>
    <w:rPr>
      <w:rFonts w:ascii="Cambria" w:hAnsi="Cambria"/>
      <w:color w:val="2B579A"/>
      <w:shd w:val="clear" w:color="auto" w:fill="E6E6E6"/>
    </w:rPr>
  </w:style>
  <w:style w:type="character" w:customStyle="1" w:styleId="IntelligenterLink2">
    <w:name w:val="Intelligenter Link2"/>
    <w:basedOn w:val="Absatz-Standardschriftart"/>
    <w:uiPriority w:val="99"/>
    <w:semiHidden/>
    <w:unhideWhenUsed/>
    <w:rsid w:val="00376572"/>
    <w:rPr>
      <w:rFonts w:ascii="Cambria" w:hAnsi="Cambria"/>
      <w:u w:val="dotte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76572"/>
    <w:rPr>
      <w:rFonts w:ascii="Cambria" w:hAnsi="Cambria"/>
      <w:color w:val="808080"/>
      <w:shd w:val="clear" w:color="auto" w:fill="E6E6E6"/>
    </w:rPr>
  </w:style>
  <w:style w:type="paragraph" w:customStyle="1" w:styleId="Sanktionsliste">
    <w:name w:val="Sanktionsliste"/>
    <w:basedOn w:val="Standard"/>
    <w:link w:val="SanktionslisteZchn"/>
    <w:qFormat/>
    <w:rsid w:val="00D87D0C"/>
    <w:pPr>
      <w:jc w:val="left"/>
    </w:pPr>
    <w:rPr>
      <w:b/>
      <w:i/>
      <w:u w:val="single"/>
    </w:rPr>
  </w:style>
  <w:style w:type="paragraph" w:customStyle="1" w:styleId="TableParagraph">
    <w:name w:val="Table Paragraph"/>
    <w:basedOn w:val="Standard"/>
    <w:uiPriority w:val="1"/>
    <w:rsid w:val="008E2A69"/>
    <w:pPr>
      <w:widowControl w:val="0"/>
    </w:pPr>
    <w:rPr>
      <w:rFonts w:asciiTheme="minorHAnsi" w:eastAsiaTheme="minorHAnsi" w:hAnsiTheme="minorHAnsi"/>
      <w:lang w:eastAsia="en-US"/>
    </w:rPr>
  </w:style>
  <w:style w:type="character" w:customStyle="1" w:styleId="SanktionslisteZchn">
    <w:name w:val="Sanktionsliste Zchn"/>
    <w:basedOn w:val="Absatz-Standardschriftart"/>
    <w:link w:val="Sanktionsliste"/>
    <w:rsid w:val="00D87D0C"/>
    <w:rPr>
      <w:rFonts w:ascii="Calibri" w:hAnsi="Calibri"/>
      <w:b/>
      <w:i/>
      <w:u w:val="single"/>
    </w:rPr>
  </w:style>
  <w:style w:type="table" w:customStyle="1" w:styleId="Tabellenraster1">
    <w:name w:val="Tabellenraster1"/>
    <w:basedOn w:val="NormaleTabelle"/>
    <w:next w:val="Tabellenraster"/>
    <w:uiPriority w:val="59"/>
    <w:rsid w:val="005E1866"/>
    <w:pPr>
      <w:spacing w:after="0" w:line="240" w:lineRule="auto"/>
    </w:pPr>
    <w:rPr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3E19D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3D42B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wunderlich\AppData\Roaming\Microsoft\Templates\Kurzpr&#228;sentation%20(Elevator%20Pitc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B126E9512FD48DAAA62858CD7084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10738D-2606-4885-B5AA-106C308A56DD}"/>
      </w:docPartPr>
      <w:docPartBody>
        <w:p w:rsidR="006A5E4A" w:rsidRDefault="008422E3" w:rsidP="008422E3">
          <w:pPr>
            <w:pStyle w:val="4B126E9512FD48DAAA62858CD7084079"/>
          </w:pPr>
          <w:r w:rsidRPr="00376572">
            <w:rPr>
              <w:lang w:bidi="de-DE"/>
            </w:rPr>
            <w:t>Firmenname</w:t>
          </w:r>
        </w:p>
      </w:docPartBody>
    </w:docPart>
    <w:docPart>
      <w:docPartPr>
        <w:name w:val="F76EA86E1D3146779F8D03D8A7ED51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EF7A3C-91FF-4134-ABE5-6A25FC810288}"/>
      </w:docPartPr>
      <w:docPartBody>
        <w:p w:rsidR="006A5E4A" w:rsidRDefault="008422E3" w:rsidP="008422E3">
          <w:pPr>
            <w:pStyle w:val="F76EA86E1D3146779F8D03D8A7ED5141"/>
          </w:pPr>
          <w:r w:rsidRPr="00376572">
            <w:rPr>
              <w:lang w:bidi="de-DE"/>
            </w:rPr>
            <w:t>Kurzpräsentation (Elevator Pitch)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BED"/>
    <w:rsid w:val="00092196"/>
    <w:rsid w:val="001717BE"/>
    <w:rsid w:val="001C0BED"/>
    <w:rsid w:val="001D762B"/>
    <w:rsid w:val="002126BC"/>
    <w:rsid w:val="00276F46"/>
    <w:rsid w:val="00350561"/>
    <w:rsid w:val="003A3701"/>
    <w:rsid w:val="003E150C"/>
    <w:rsid w:val="004D131A"/>
    <w:rsid w:val="00543AA8"/>
    <w:rsid w:val="006A5E4A"/>
    <w:rsid w:val="006B0465"/>
    <w:rsid w:val="006B78B9"/>
    <w:rsid w:val="008422E3"/>
    <w:rsid w:val="009F0694"/>
    <w:rsid w:val="00BE7004"/>
    <w:rsid w:val="00D35297"/>
    <w:rsid w:val="00DE1E49"/>
    <w:rsid w:val="00E33C32"/>
    <w:rsid w:val="00EA1CC0"/>
    <w:rsid w:val="00EA29A8"/>
    <w:rsid w:val="00F34E8A"/>
    <w:rsid w:val="00F959FE"/>
    <w:rsid w:val="00F9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477D818AE9114B7098CC83F338A720DD">
    <w:name w:val="477D818AE9114B7098CC83F338A720DD"/>
  </w:style>
  <w:style w:type="paragraph" w:customStyle="1" w:styleId="6CC465D50D7D4EE1A17FC230BEE6F316">
    <w:name w:val="6CC465D50D7D4EE1A17FC230BEE6F316"/>
  </w:style>
  <w:style w:type="paragraph" w:customStyle="1" w:styleId="7665A3019B974EE4B41C384FEBED3E97">
    <w:name w:val="7665A3019B974EE4B41C384FEBED3E97"/>
  </w:style>
  <w:style w:type="paragraph" w:customStyle="1" w:styleId="BAB0AFD25E684AE181653B46B2E3B23D">
    <w:name w:val="BAB0AFD25E684AE181653B46B2E3B23D"/>
  </w:style>
  <w:style w:type="paragraph" w:customStyle="1" w:styleId="6FDA6636E2D1497AAC566C2233E52534">
    <w:name w:val="6FDA6636E2D1497AAC566C2233E52534"/>
  </w:style>
  <w:style w:type="paragraph" w:customStyle="1" w:styleId="74D5C06817984B218F5D86BF9FBA40EC">
    <w:name w:val="74D5C06817984B218F5D86BF9FBA40EC"/>
  </w:style>
  <w:style w:type="paragraph" w:customStyle="1" w:styleId="95606CA94D164E2CB9F8AC9098E7C9E0">
    <w:name w:val="95606CA94D164E2CB9F8AC9098E7C9E0"/>
  </w:style>
  <w:style w:type="paragraph" w:customStyle="1" w:styleId="B4758FA7EE7648E7AAFC6F54FC7F1468">
    <w:name w:val="B4758FA7EE7648E7AAFC6F54FC7F1468"/>
  </w:style>
  <w:style w:type="paragraph" w:customStyle="1" w:styleId="F4A6189CD01D466E9E6F06225735AD38">
    <w:name w:val="F4A6189CD01D466E9E6F06225735AD38"/>
  </w:style>
  <w:style w:type="character" w:styleId="SchwacheHervorhebung">
    <w:name w:val="Subtle Emphasis"/>
    <w:basedOn w:val="Absatz-Standardschriftart"/>
    <w:uiPriority w:val="19"/>
    <w:unhideWhenUsed/>
    <w:qFormat/>
    <w:rPr>
      <w:rFonts w:ascii="Cambria" w:hAnsi="Cambria"/>
      <w:i/>
      <w:iCs/>
      <w:color w:val="404040" w:themeColor="text1" w:themeTint="BF"/>
    </w:rPr>
  </w:style>
  <w:style w:type="paragraph" w:customStyle="1" w:styleId="AD193370502C41AAB813CCAB2738B5E3">
    <w:name w:val="AD193370502C41AAB813CCAB2738B5E3"/>
  </w:style>
  <w:style w:type="paragraph" w:customStyle="1" w:styleId="9711561C2AC943F0947C0106FF8E006A">
    <w:name w:val="9711561C2AC943F0947C0106FF8E006A"/>
  </w:style>
  <w:style w:type="paragraph" w:customStyle="1" w:styleId="C31AFA22C8AF466F84D867E0612810A0">
    <w:name w:val="C31AFA22C8AF466F84D867E0612810A0"/>
  </w:style>
  <w:style w:type="paragraph" w:customStyle="1" w:styleId="A7BAC3A53A0746BCB934F97DEA36CE31">
    <w:name w:val="A7BAC3A53A0746BCB934F97DEA36CE31"/>
  </w:style>
  <w:style w:type="paragraph" w:customStyle="1" w:styleId="EB0E0673A0174FCBB99C3A86C39C91B4">
    <w:name w:val="EB0E0673A0174FCBB99C3A86C39C91B4"/>
  </w:style>
  <w:style w:type="paragraph" w:customStyle="1" w:styleId="203880CACDE5461B8715F30EF89A16D2">
    <w:name w:val="203880CACDE5461B8715F30EF89A16D2"/>
  </w:style>
  <w:style w:type="paragraph" w:customStyle="1" w:styleId="676A2B1C9C3240BA9747EECAE6F30A1B">
    <w:name w:val="676A2B1C9C3240BA9747EECAE6F30A1B"/>
  </w:style>
  <w:style w:type="paragraph" w:customStyle="1" w:styleId="0EE781634EB94DD4A8653B17E64A1207">
    <w:name w:val="0EE781634EB94DD4A8653B17E64A1207"/>
  </w:style>
  <w:style w:type="paragraph" w:customStyle="1" w:styleId="C1D22AD35A6F472C9DBDA3B6ABE72BBB">
    <w:name w:val="C1D22AD35A6F472C9DBDA3B6ABE72BBB"/>
  </w:style>
  <w:style w:type="paragraph" w:customStyle="1" w:styleId="7994AE1735C84AD283BEB32AEAA198C7">
    <w:name w:val="7994AE1735C84AD283BEB32AEAA198C7"/>
  </w:style>
  <w:style w:type="paragraph" w:customStyle="1" w:styleId="20F20229DADA4515837C30CD7FFA60DB">
    <w:name w:val="20F20229DADA4515837C30CD7FFA60DB"/>
  </w:style>
  <w:style w:type="paragraph" w:customStyle="1" w:styleId="6AC0FFABFD114739A53CBEE3E9AFD0A6">
    <w:name w:val="6AC0FFABFD114739A53CBEE3E9AFD0A6"/>
  </w:style>
  <w:style w:type="paragraph" w:customStyle="1" w:styleId="9B7C87E7AD934CE0A32DB76D33CD24AF">
    <w:name w:val="9B7C87E7AD934CE0A32DB76D33CD24AF"/>
  </w:style>
  <w:style w:type="paragraph" w:customStyle="1" w:styleId="60C2A43D42D14FBC9B2B0ADFB70E4539">
    <w:name w:val="60C2A43D42D14FBC9B2B0ADFB70E4539"/>
  </w:style>
  <w:style w:type="paragraph" w:customStyle="1" w:styleId="6A3C671BA2D443E48BF68E14E3C140D6">
    <w:name w:val="6A3C671BA2D443E48BF68E14E3C140D6"/>
  </w:style>
  <w:style w:type="paragraph" w:customStyle="1" w:styleId="90E6432FBD3B4EFD8D5CDF148230A7C5">
    <w:name w:val="90E6432FBD3B4EFD8D5CDF148230A7C5"/>
  </w:style>
  <w:style w:type="paragraph" w:customStyle="1" w:styleId="C7B2DCF6BC87445E902E51CF8DF2919F">
    <w:name w:val="C7B2DCF6BC87445E902E51CF8DF2919F"/>
    <w:rsid w:val="001C0BED"/>
  </w:style>
  <w:style w:type="paragraph" w:customStyle="1" w:styleId="D148E59B3F174F3EB89A7D9A334517E6">
    <w:name w:val="D148E59B3F174F3EB89A7D9A334517E6"/>
    <w:rsid w:val="001C0BED"/>
  </w:style>
  <w:style w:type="paragraph" w:customStyle="1" w:styleId="EC691B62C555466591F793B9F3F63B4D">
    <w:name w:val="EC691B62C555466591F793B9F3F63B4D"/>
    <w:rsid w:val="001C0BED"/>
  </w:style>
  <w:style w:type="paragraph" w:customStyle="1" w:styleId="410F14972698443B99C3FC752A166F7E">
    <w:name w:val="410F14972698443B99C3FC752A166F7E"/>
    <w:rsid w:val="001C0BED"/>
  </w:style>
  <w:style w:type="paragraph" w:customStyle="1" w:styleId="4FD3ED47858E4EC98CB170BB7C080382">
    <w:name w:val="4FD3ED47858E4EC98CB170BB7C080382"/>
    <w:rsid w:val="008422E3"/>
  </w:style>
  <w:style w:type="paragraph" w:customStyle="1" w:styleId="2BABD450A685488A8B105C9F013B61F6">
    <w:name w:val="2BABD450A685488A8B105C9F013B61F6"/>
    <w:rsid w:val="008422E3"/>
  </w:style>
  <w:style w:type="paragraph" w:customStyle="1" w:styleId="4B126E9512FD48DAAA62858CD7084079">
    <w:name w:val="4B126E9512FD48DAAA62858CD7084079"/>
    <w:rsid w:val="008422E3"/>
  </w:style>
  <w:style w:type="paragraph" w:customStyle="1" w:styleId="F76EA86E1D3146779F8D03D8A7ED5141">
    <w:name w:val="F76EA86E1D3146779F8D03D8A7ED5141"/>
    <w:rsid w:val="008422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Elevator speech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3499E-904C-4D16-B4A1-5017026A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Kurzpräsentation (Elevator Pitch).dotx</Template>
  <TotalTime>0</TotalTime>
  <Pages>2</Pages>
  <Words>365</Words>
  <Characters>2589</Characters>
  <Application>Microsoft Office Word</Application>
  <DocSecurity>0</DocSecurity>
  <Lines>51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Leistungsbeschreibung</vt:lpstr>
      <vt:lpstr/>
    </vt:vector>
  </TitlesOfParts>
  <Company>Rettungszweckverband „Südwestsachsen“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</dc:title>
  <dc:subject/>
  <dc:creator>Wunderlich, Thomas - RettZV "Südwestsachsen"</dc:creator>
  <cp:keywords/>
  <dc:description/>
  <cp:lastModifiedBy>Deichmann, Karin</cp:lastModifiedBy>
  <cp:revision>9</cp:revision>
  <cp:lastPrinted>2025-05-09T10:06:00Z</cp:lastPrinted>
  <dcterms:created xsi:type="dcterms:W3CDTF">2025-02-19T13:18:00Z</dcterms:created>
  <dcterms:modified xsi:type="dcterms:W3CDTF">2025-05-09T10:06:00Z</dcterms:modified>
  <cp:contentStatus>Version 0.3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